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0D8C51A6" w14:textId="153E8E12" w:rsidR="00A7168F" w:rsidRPr="00321D2C" w:rsidRDefault="00A7168F" w:rsidP="00A7168F">
      <w:pPr>
        <w:keepNext/>
        <w:keepLines/>
        <w:shd w:val="clear" w:color="auto" w:fill="1A7466"/>
        <w:spacing w:before="120" w:after="120" w:line="276" w:lineRule="auto"/>
        <w:outlineLvl w:val="1"/>
        <w:rPr>
          <w:rStyle w:val="Pogrubienie"/>
          <w:rFonts w:ascii="Trebuchet MS" w:hAnsi="Trebuchet MS"/>
          <w:sz w:val="24"/>
          <w:szCs w:val="24"/>
        </w:rPr>
      </w:pPr>
      <w:bookmarkStart w:id="0" w:name="_Toc194575565"/>
      <w:r w:rsidRPr="00321D2C">
        <w:rPr>
          <w:rStyle w:val="Pogrubienie"/>
          <w:rFonts w:ascii="Trebuchet MS" w:hAnsi="Trebuchet MS"/>
          <w:sz w:val="24"/>
          <w:szCs w:val="24"/>
        </w:rPr>
        <w:t xml:space="preserve">ZAŁĄCZNIK NR 1 DO SWZ </w:t>
      </w:r>
      <w:r>
        <w:rPr>
          <w:rStyle w:val="Pogrubienie"/>
          <w:rFonts w:ascii="Trebuchet MS" w:hAnsi="Trebuchet MS"/>
          <w:sz w:val="24"/>
          <w:szCs w:val="24"/>
        </w:rPr>
        <w:t xml:space="preserve">– </w:t>
      </w:r>
      <w:r w:rsidRPr="00321D2C">
        <w:rPr>
          <w:rStyle w:val="Pogrubienie"/>
          <w:rFonts w:ascii="Trebuchet MS" w:hAnsi="Trebuchet MS"/>
          <w:sz w:val="24"/>
          <w:szCs w:val="24"/>
        </w:rPr>
        <w:t>OPIS PRZEDMIOTU ZAMÓWIENIA</w:t>
      </w:r>
      <w:bookmarkEnd w:id="0"/>
    </w:p>
    <w:p w14:paraId="70EDEFC9" w14:textId="43C43B98" w:rsidR="00041FF2" w:rsidRPr="00F05D71" w:rsidRDefault="00041FF2" w:rsidP="00041FF2">
      <w:pPr>
        <w:pStyle w:val="Nagwek1"/>
        <w:numPr>
          <w:ilvl w:val="0"/>
          <w:numId w:val="0"/>
        </w:numPr>
        <w:spacing w:before="120" w:after="0" w:line="240" w:lineRule="auto"/>
        <w:ind w:left="1418" w:hanging="1418"/>
        <w:rPr>
          <w:rFonts w:ascii="Calibri" w:hAnsi="Calibri" w:cs="Calibri"/>
          <w:b w:val="0"/>
          <w:caps w:val="0"/>
          <w:lang w:val="pl-PL"/>
        </w:rPr>
      </w:pPr>
      <w:r w:rsidRPr="00F05D71">
        <w:rPr>
          <w:rFonts w:ascii="Calibri" w:hAnsi="Calibri" w:cs="Calibri"/>
          <w:caps w:val="0"/>
          <w:lang w:val="pl-PL"/>
        </w:rPr>
        <w:t xml:space="preserve">Załącznik nr </w:t>
      </w:r>
      <w:r w:rsidR="00A2530F" w:rsidRPr="00F05D71">
        <w:rPr>
          <w:rFonts w:ascii="Calibri" w:hAnsi="Calibri" w:cs="Calibri"/>
          <w:caps w:val="0"/>
          <w:lang w:val="pl-PL"/>
        </w:rPr>
        <w:t>1</w:t>
      </w:r>
      <w:r w:rsidRPr="00F05D71">
        <w:rPr>
          <w:rFonts w:ascii="Calibri" w:hAnsi="Calibri" w:cs="Calibri"/>
          <w:caps w:val="0"/>
          <w:lang w:val="pl-PL"/>
        </w:rPr>
        <w:t xml:space="preserve"> </w:t>
      </w:r>
      <w:r w:rsidRPr="00F05D71">
        <w:rPr>
          <w:rFonts w:ascii="Calibri" w:hAnsi="Calibri" w:cs="Calibri"/>
          <w:caps w:val="0"/>
          <w:lang w:val="pl-PL"/>
        </w:rPr>
        <w:tab/>
      </w:r>
      <w:r w:rsidR="00972B77" w:rsidRPr="00F05D71">
        <w:rPr>
          <w:rFonts w:ascii="Calibri" w:hAnsi="Calibri" w:cs="Calibri"/>
          <w:b w:val="0"/>
          <w:caps w:val="0"/>
          <w:lang w:val="pl-PL"/>
        </w:rPr>
        <w:t xml:space="preserve">do Umowy Nr </w:t>
      </w:r>
      <w:r w:rsidR="00972B77" w:rsidRPr="0042660B">
        <w:rPr>
          <w:rFonts w:ascii="Calibri" w:hAnsi="Calibri" w:cs="Arial"/>
          <w:color w:val="000000"/>
          <w:szCs w:val="22"/>
          <w:lang w:val="pl-PL"/>
        </w:rPr>
        <w:t>PGE/WA/</w:t>
      </w:r>
      <w:r w:rsidR="00972B77">
        <w:rPr>
          <w:rFonts w:ascii="Calibri" w:hAnsi="Calibri" w:cs="Arial"/>
          <w:color w:val="000000"/>
          <w:szCs w:val="22"/>
          <w:lang w:val="pl-PL"/>
        </w:rPr>
        <w:t>__</w:t>
      </w:r>
      <w:r w:rsidR="00972B77" w:rsidRPr="0042660B">
        <w:rPr>
          <w:rFonts w:ascii="Calibri" w:hAnsi="Calibri" w:cs="Arial"/>
          <w:color w:val="000000"/>
          <w:szCs w:val="22"/>
          <w:lang w:val="pl-PL"/>
        </w:rPr>
        <w:t>/202</w:t>
      </w:r>
      <w:r w:rsidR="00972B77">
        <w:rPr>
          <w:rFonts w:ascii="Calibri" w:hAnsi="Calibri" w:cs="Arial"/>
          <w:color w:val="000000"/>
          <w:szCs w:val="22"/>
          <w:lang w:val="pl-PL"/>
        </w:rPr>
        <w:t>6</w:t>
      </w:r>
      <w:r w:rsidR="00972B77" w:rsidRPr="00F05D71">
        <w:rPr>
          <w:rFonts w:ascii="Calibri" w:hAnsi="Calibri" w:cs="Calibri"/>
          <w:b w:val="0"/>
          <w:caps w:val="0"/>
          <w:lang w:val="pl-PL"/>
        </w:rPr>
        <w:t xml:space="preserve"> w sprawie zamówienia na dostawę </w:t>
      </w:r>
      <w:r w:rsidR="00972B77" w:rsidRPr="00297384">
        <w:rPr>
          <w:rFonts w:ascii="Calibri" w:hAnsi="Calibri" w:cs="Calibri"/>
          <w:bCs/>
          <w:caps w:val="0"/>
          <w:lang w:val="pl-PL"/>
        </w:rPr>
        <w:t>roztworu wody amoniakalnej</w:t>
      </w:r>
      <w:r w:rsidR="00972B77" w:rsidRPr="00F05D71">
        <w:rPr>
          <w:rFonts w:ascii="Calibri" w:hAnsi="Calibri" w:cs="Calibri"/>
          <w:b w:val="0"/>
          <w:caps w:val="0"/>
          <w:lang w:val="pl-PL"/>
        </w:rPr>
        <w:t xml:space="preserve"> </w:t>
      </w:r>
      <w:r w:rsidR="00972B77" w:rsidRPr="00297384">
        <w:rPr>
          <w:rFonts w:ascii="Calibri" w:hAnsi="Calibri" w:cs="Calibri"/>
          <w:bCs/>
          <w:caps w:val="0"/>
          <w:lang w:val="pl-PL"/>
        </w:rPr>
        <w:t>(24%)</w:t>
      </w:r>
      <w:r w:rsidR="00972B77">
        <w:rPr>
          <w:rFonts w:ascii="Calibri" w:hAnsi="Calibri" w:cs="Calibri"/>
          <w:b w:val="0"/>
          <w:caps w:val="0"/>
          <w:lang w:val="pl-PL"/>
        </w:rPr>
        <w:t xml:space="preserve"> – </w:t>
      </w:r>
      <w:bookmarkStart w:id="1" w:name="_Hlk221796273"/>
      <w:r w:rsidR="00972B77">
        <w:rPr>
          <w:rFonts w:ascii="Calibri" w:hAnsi="Calibri" w:cs="Calibri"/>
          <w:b w:val="0"/>
          <w:caps w:val="0"/>
          <w:lang w:val="pl-PL"/>
        </w:rPr>
        <w:t xml:space="preserve">transport samochodowy (cysterny/autocysterny) </w:t>
      </w:r>
      <w:bookmarkEnd w:id="1"/>
      <w:r w:rsidR="00972B77">
        <w:rPr>
          <w:rFonts w:ascii="Calibri" w:hAnsi="Calibri" w:cs="Calibri"/>
          <w:b w:val="0"/>
          <w:caps w:val="0"/>
          <w:lang w:val="pl-PL"/>
        </w:rPr>
        <w:t xml:space="preserve">– </w:t>
      </w:r>
      <w:r w:rsidR="00972B77" w:rsidRPr="00F05D71">
        <w:rPr>
          <w:rFonts w:ascii="Calibri" w:hAnsi="Calibri" w:cs="Calibri"/>
          <w:b w:val="0"/>
          <w:caps w:val="0"/>
          <w:lang w:val="pl-PL"/>
        </w:rPr>
        <w:t xml:space="preserve">do PGE Gryfino Dolna Odra Sp. z o.o. </w:t>
      </w:r>
      <w:r w:rsidR="00972B77">
        <w:rPr>
          <w:rFonts w:ascii="Calibri" w:hAnsi="Calibri" w:cs="Calibri"/>
          <w:b w:val="0"/>
          <w:caps w:val="0"/>
          <w:lang w:val="pl-PL"/>
        </w:rPr>
        <w:t xml:space="preserve">w latach 2026-2027 </w:t>
      </w:r>
      <w:r w:rsidR="00972B77" w:rsidRPr="00F05D71">
        <w:rPr>
          <w:rFonts w:ascii="Calibri" w:hAnsi="Calibri" w:cs="Calibri"/>
          <w:b w:val="0"/>
          <w:caps w:val="0"/>
          <w:lang w:val="pl-PL"/>
        </w:rPr>
        <w:t>– Wymagania jakościowe i</w:t>
      </w:r>
      <w:r w:rsidR="00972B77">
        <w:rPr>
          <w:rFonts w:ascii="Calibri" w:hAnsi="Calibri" w:cs="Calibri"/>
          <w:b w:val="0"/>
          <w:caps w:val="0"/>
          <w:lang w:val="pl-PL"/>
        </w:rPr>
        <w:t> </w:t>
      </w:r>
      <w:r w:rsidR="00972B77" w:rsidRPr="00F05D71">
        <w:rPr>
          <w:rFonts w:ascii="Calibri" w:hAnsi="Calibri" w:cs="Calibri"/>
          <w:b w:val="0"/>
          <w:caps w:val="0"/>
          <w:lang w:val="pl-PL"/>
        </w:rPr>
        <w:t>warunki dostaw Przedmiotu Umowy</w:t>
      </w:r>
      <w:r w:rsidR="00A7168F">
        <w:rPr>
          <w:rFonts w:ascii="Calibri" w:hAnsi="Calibri" w:cs="Calibri"/>
          <w:b w:val="0"/>
          <w:caps w:val="0"/>
          <w:lang w:val="pl-PL"/>
        </w:rPr>
        <w:t>.</w:t>
      </w:r>
    </w:p>
    <w:p w14:paraId="708EB07C" w14:textId="39646DEF" w:rsidR="00685FD9" w:rsidRPr="00F05D71" w:rsidRDefault="00685FD9" w:rsidP="00685FD9">
      <w:pPr>
        <w:rPr>
          <w:rStyle w:val="CharStyle9"/>
          <w:rFonts w:asciiTheme="minorHAnsi" w:hAnsiTheme="minorHAnsi" w:cstheme="minorHAnsi"/>
          <w:b w:val="0"/>
          <w:bCs w:val="0"/>
        </w:rPr>
      </w:pPr>
    </w:p>
    <w:p w14:paraId="2D157A50" w14:textId="77777777" w:rsidR="00685FD9" w:rsidRPr="00F05D71" w:rsidRDefault="00685FD9" w:rsidP="00685FD9">
      <w:pPr>
        <w:pStyle w:val="Akapitzlist"/>
        <w:numPr>
          <w:ilvl w:val="0"/>
          <w:numId w:val="102"/>
        </w:numPr>
        <w:ind w:left="284" w:hanging="284"/>
        <w:rPr>
          <w:rFonts w:asciiTheme="minorHAnsi" w:eastAsia="Calibri" w:hAnsiTheme="minorHAnsi" w:cstheme="minorHAnsi"/>
          <w:b/>
        </w:rPr>
      </w:pPr>
      <w:r w:rsidRPr="00F05D71">
        <w:rPr>
          <w:rFonts w:asciiTheme="minorHAnsi" w:hAnsiTheme="minorHAnsi" w:cstheme="minorHAnsi"/>
          <w:b/>
          <w:bCs/>
        </w:rPr>
        <w:t>OP</w:t>
      </w:r>
      <w:r w:rsidRPr="00F05D71">
        <w:rPr>
          <w:rFonts w:asciiTheme="minorHAnsi" w:eastAsia="Calibri" w:hAnsiTheme="minorHAnsi" w:cstheme="minorHAnsi"/>
          <w:b/>
        </w:rPr>
        <w:t>IS PRZEDMIOTU ZAMÓWIENIA</w:t>
      </w:r>
    </w:p>
    <w:p w14:paraId="2C020CE1" w14:textId="77777777" w:rsidR="00685FD9" w:rsidRPr="00F05D71" w:rsidRDefault="00685FD9" w:rsidP="00A7168F">
      <w:pPr>
        <w:pStyle w:val="Akapitzlist"/>
        <w:numPr>
          <w:ilvl w:val="0"/>
          <w:numId w:val="101"/>
        </w:numPr>
        <w:spacing w:before="80" w:after="80" w:line="240" w:lineRule="auto"/>
        <w:ind w:left="283" w:hanging="425"/>
        <w:contextualSpacing w:val="0"/>
        <w:rPr>
          <w:rStyle w:val="CharStyle9"/>
          <w:rFonts w:asciiTheme="minorHAnsi" w:hAnsiTheme="minorHAnsi" w:cstheme="minorHAnsi"/>
          <w:b w:val="0"/>
          <w:bCs w:val="0"/>
        </w:rPr>
      </w:pPr>
      <w:r w:rsidRPr="00F05D71">
        <w:rPr>
          <w:rStyle w:val="CharStyle9"/>
          <w:rFonts w:asciiTheme="minorHAnsi" w:hAnsiTheme="minorHAnsi" w:cstheme="minorHAnsi"/>
          <w:b w:val="0"/>
        </w:rPr>
        <w:t>Przedmiotem</w:t>
      </w:r>
      <w:r w:rsidRPr="00F05D71">
        <w:rPr>
          <w:rFonts w:cstheme="minorHAnsi"/>
          <w:shd w:val="clear" w:color="auto" w:fill="FFFFFF"/>
        </w:rPr>
        <w:t xml:space="preserve"> </w:t>
      </w:r>
      <w:r w:rsidRPr="00F05D71">
        <w:rPr>
          <w:rStyle w:val="CharStyle9"/>
          <w:rFonts w:asciiTheme="minorHAnsi" w:hAnsiTheme="minorHAnsi" w:cstheme="minorHAnsi"/>
          <w:b w:val="0"/>
        </w:rPr>
        <w:t xml:space="preserve">zamówienia jest zakup, dostawa i rozładunek </w:t>
      </w:r>
      <w:r w:rsidRPr="00F05D71">
        <w:rPr>
          <w:rStyle w:val="CharStyle9"/>
          <w:rFonts w:asciiTheme="minorHAnsi" w:hAnsiTheme="minorHAnsi" w:cstheme="minorHAnsi"/>
        </w:rPr>
        <w:t>roztworu wody amoniakalnej 24%</w:t>
      </w:r>
      <w:r w:rsidRPr="00F05D71">
        <w:rPr>
          <w:rStyle w:val="CharStyle9"/>
          <w:rFonts w:asciiTheme="minorHAnsi" w:hAnsiTheme="minorHAnsi" w:cstheme="minorHAnsi"/>
          <w:b w:val="0"/>
        </w:rPr>
        <w:t xml:space="preserve"> dla PGE Gryfino Dolna Odra Sp. z o.o.</w:t>
      </w:r>
    </w:p>
    <w:p w14:paraId="65B4E7F5" w14:textId="77777777" w:rsidR="00685FD9" w:rsidRPr="00F05D71" w:rsidRDefault="00685FD9" w:rsidP="00A7168F">
      <w:pPr>
        <w:pStyle w:val="Akapitzlist"/>
        <w:numPr>
          <w:ilvl w:val="0"/>
          <w:numId w:val="101"/>
        </w:numPr>
        <w:spacing w:before="80" w:after="80" w:line="240" w:lineRule="auto"/>
        <w:ind w:left="283" w:hanging="425"/>
        <w:contextualSpacing w:val="0"/>
        <w:rPr>
          <w:rStyle w:val="CharStyle9"/>
          <w:rFonts w:asciiTheme="minorHAnsi" w:hAnsiTheme="minorHAnsi" w:cstheme="minorHAnsi"/>
          <w:b w:val="0"/>
          <w:bCs w:val="0"/>
        </w:rPr>
      </w:pPr>
      <w:r w:rsidRPr="00F05D71">
        <w:rPr>
          <w:rStyle w:val="CharStyle9"/>
          <w:rFonts w:asciiTheme="minorHAnsi" w:hAnsiTheme="minorHAnsi" w:cstheme="minorHAnsi"/>
          <w:b w:val="0"/>
        </w:rPr>
        <w:t>Przedmiot Umowy musi spełniać poniższe wymagania, co do składu i właściwości. Wykonawca zobowiązany jest do zapewnienia dostaw zgodnych z parametrami określonymi dla Przedmiotu Umowy. Wykonawca dostarczy aktualną kartę charakterystyki Przedmiotu Umowy oraz inne dokumenty określone w Umowie.</w:t>
      </w:r>
    </w:p>
    <w:p w14:paraId="68338223" w14:textId="77777777" w:rsidR="00685FD9" w:rsidRPr="00F05D71" w:rsidRDefault="00685FD9" w:rsidP="00A7168F">
      <w:pPr>
        <w:pStyle w:val="Akapitzlist"/>
        <w:numPr>
          <w:ilvl w:val="0"/>
          <w:numId w:val="101"/>
        </w:numPr>
        <w:spacing w:before="80" w:after="80" w:line="240" w:lineRule="auto"/>
        <w:ind w:left="283" w:hanging="425"/>
        <w:contextualSpacing w:val="0"/>
        <w:rPr>
          <w:rStyle w:val="CharStyle9"/>
          <w:b w:val="0"/>
          <w:bCs w:val="0"/>
        </w:rPr>
      </w:pPr>
      <w:r w:rsidRPr="00F05D71">
        <w:rPr>
          <w:rStyle w:val="CharStyle9"/>
          <w:rFonts w:asciiTheme="minorHAnsi" w:hAnsiTheme="minorHAnsi" w:cstheme="minorHAnsi"/>
          <w:b w:val="0"/>
        </w:rPr>
        <w:t>Dostarczany preparat musi być prawnie dopuszczony do obrotu na rynku polskim, w szczególności spełniać wymagania rozporządzenia REACH. Zastosowania podane przez Zamawiającego (katalityczna i niekatalityczna redukcja tlenków azotu, odazotowanie spalin) winny być ujęte w przekazanej przez Wykonawcę karcie charakterystyki (o ile karta jest wymagana) oraz Scenariuszu Narażenia, (jeśli jest wymagany), jako istotne zidentyfikowane, nieodradzane. Dostarczane stosowne karty charakterystyki winny być zgodne z Rozporządzeniem Komisji (UE) 2020/878 z dnia 18 czerwca 2020 r. zmieniającym załącznik II do rozporządzenia (WE) nr 1907/2006 Parlamentu Europejskiego i Rady w sprawie rejestracji, oceny, udzielania zezwoleń i stosowanych ograniczeń w zakresie chemikaliów (REACH). Wykonawca jest zobowiązany do przekazywania aktualnych kart charakterystyki stosowanych preparatów do wyznaczonych pracowników Zamawiającego</w:t>
      </w:r>
      <w:r w:rsidRPr="00F05D71">
        <w:rPr>
          <w:rStyle w:val="CharStyle9"/>
          <w:b w:val="0"/>
        </w:rPr>
        <w:t>.</w:t>
      </w:r>
    </w:p>
    <w:p w14:paraId="1B145448" w14:textId="77777777" w:rsidR="00685FD9" w:rsidRPr="00F05D71" w:rsidRDefault="00685FD9" w:rsidP="00685FD9">
      <w:pPr>
        <w:pStyle w:val="Akapitzlist"/>
        <w:numPr>
          <w:ilvl w:val="0"/>
          <w:numId w:val="101"/>
        </w:numPr>
        <w:spacing w:before="120" w:after="120" w:line="240" w:lineRule="auto"/>
        <w:ind w:left="283" w:hanging="425"/>
        <w:contextualSpacing w:val="0"/>
        <w:rPr>
          <w:rFonts w:ascii="Calibri" w:eastAsia="Microsoft Sans Serif" w:hAnsi="Calibri"/>
          <w:color w:val="000000"/>
          <w:lang w:val="pl"/>
        </w:rPr>
      </w:pPr>
      <w:r w:rsidRPr="00F05D71">
        <w:rPr>
          <w:rFonts w:ascii="Calibri" w:eastAsia="Microsoft Sans Serif" w:hAnsi="Calibri"/>
          <w:color w:val="000000"/>
          <w:lang w:val="pl"/>
        </w:rPr>
        <w:t xml:space="preserve">Wymagane parametry fizykochemiczne </w:t>
      </w:r>
      <w:r w:rsidRPr="00F05D71">
        <w:rPr>
          <w:rFonts w:ascii="Calibri" w:eastAsia="Calibri" w:hAnsi="Calibri"/>
          <w:lang w:val="pl"/>
        </w:rPr>
        <w:t>Przedmiotu Umowy</w:t>
      </w:r>
      <w:r w:rsidRPr="00F05D71">
        <w:rPr>
          <w:rFonts w:ascii="Calibri" w:eastAsia="Microsoft Sans Serif" w:hAnsi="Calibri"/>
          <w:color w:val="000000"/>
          <w:lang w:val="pl"/>
        </w:rPr>
        <w:t>:</w:t>
      </w:r>
    </w:p>
    <w:tbl>
      <w:tblPr>
        <w:tblStyle w:val="Tabela-Siatka"/>
        <w:tblW w:w="8926" w:type="dxa"/>
        <w:tblInd w:w="283" w:type="dxa"/>
        <w:tblLook w:val="04A0" w:firstRow="1" w:lastRow="0" w:firstColumn="1" w:lastColumn="0" w:noHBand="0" w:noVBand="1"/>
      </w:tblPr>
      <w:tblGrid>
        <w:gridCol w:w="3398"/>
        <w:gridCol w:w="2268"/>
        <w:gridCol w:w="3260"/>
      </w:tblGrid>
      <w:tr w:rsidR="00685FD9" w:rsidRPr="00F05D71" w14:paraId="6A56301D" w14:textId="77777777" w:rsidTr="00972B77">
        <w:trPr>
          <w:trHeight w:val="340"/>
        </w:trPr>
        <w:tc>
          <w:tcPr>
            <w:tcW w:w="3398" w:type="dxa"/>
            <w:vAlign w:val="center"/>
          </w:tcPr>
          <w:p w14:paraId="75F20048" w14:textId="77777777" w:rsidR="00685FD9" w:rsidRPr="00F05D71" w:rsidRDefault="00685FD9" w:rsidP="008C187C">
            <w:pPr>
              <w:pStyle w:val="Akapitzlist"/>
              <w:ind w:left="0"/>
              <w:contextualSpacing w:val="0"/>
              <w:jc w:val="center"/>
              <w:rPr>
                <w:rFonts w:asciiTheme="minorHAnsi" w:eastAsia="Microsoft Sans Serif" w:hAnsiTheme="minorHAnsi" w:cstheme="minorHAnsi"/>
                <w:color w:val="000000"/>
                <w:lang w:val="pl"/>
              </w:rPr>
            </w:pPr>
            <w:r w:rsidRPr="00F05D71">
              <w:rPr>
                <w:rFonts w:asciiTheme="minorHAnsi" w:hAnsiTheme="minorHAnsi" w:cstheme="minorHAnsi"/>
                <w:b/>
              </w:rPr>
              <w:t>Parametr</w:t>
            </w:r>
          </w:p>
        </w:tc>
        <w:tc>
          <w:tcPr>
            <w:tcW w:w="2268" w:type="dxa"/>
            <w:vAlign w:val="center"/>
          </w:tcPr>
          <w:p w14:paraId="6001B7DA" w14:textId="77777777" w:rsidR="00685FD9" w:rsidRPr="00F05D71" w:rsidRDefault="00685FD9" w:rsidP="008C187C">
            <w:pPr>
              <w:pStyle w:val="Akapitzlist"/>
              <w:ind w:left="0"/>
              <w:contextualSpacing w:val="0"/>
              <w:jc w:val="center"/>
              <w:rPr>
                <w:rFonts w:asciiTheme="minorHAnsi" w:eastAsia="Microsoft Sans Serif" w:hAnsiTheme="minorHAnsi" w:cstheme="minorHAnsi"/>
                <w:color w:val="000000"/>
                <w:lang w:val="pl"/>
              </w:rPr>
            </w:pPr>
            <w:r w:rsidRPr="00F05D71">
              <w:rPr>
                <w:rFonts w:asciiTheme="minorHAnsi" w:hAnsiTheme="minorHAnsi" w:cstheme="minorHAnsi"/>
                <w:b/>
              </w:rPr>
              <w:t>Jednostka</w:t>
            </w:r>
          </w:p>
        </w:tc>
        <w:tc>
          <w:tcPr>
            <w:tcW w:w="3260" w:type="dxa"/>
            <w:vAlign w:val="center"/>
          </w:tcPr>
          <w:p w14:paraId="3CF6FD0A" w14:textId="77777777" w:rsidR="00685FD9" w:rsidRPr="00F05D71" w:rsidRDefault="00685FD9" w:rsidP="008C187C">
            <w:pPr>
              <w:pStyle w:val="Akapitzlist"/>
              <w:ind w:left="0"/>
              <w:contextualSpacing w:val="0"/>
              <w:jc w:val="center"/>
              <w:rPr>
                <w:rFonts w:asciiTheme="minorHAnsi" w:eastAsia="Microsoft Sans Serif" w:hAnsiTheme="minorHAnsi" w:cstheme="minorHAnsi"/>
                <w:color w:val="000000"/>
                <w:lang w:val="pl"/>
              </w:rPr>
            </w:pPr>
            <w:r w:rsidRPr="00F05D71">
              <w:rPr>
                <w:rFonts w:asciiTheme="minorHAnsi" w:hAnsiTheme="minorHAnsi" w:cstheme="minorHAnsi"/>
                <w:b/>
              </w:rPr>
              <w:t>Wartość parametru</w:t>
            </w:r>
          </w:p>
        </w:tc>
      </w:tr>
      <w:tr w:rsidR="00685FD9" w:rsidRPr="00F05D71" w14:paraId="31312528" w14:textId="77777777" w:rsidTr="00972B77">
        <w:trPr>
          <w:trHeight w:val="340"/>
        </w:trPr>
        <w:tc>
          <w:tcPr>
            <w:tcW w:w="3398" w:type="dxa"/>
            <w:vAlign w:val="center"/>
          </w:tcPr>
          <w:p w14:paraId="0780AD51" w14:textId="77777777" w:rsidR="00685FD9" w:rsidRPr="00F05D71" w:rsidRDefault="00685FD9" w:rsidP="008C187C">
            <w:pPr>
              <w:pStyle w:val="Akapitzlist"/>
              <w:ind w:left="0"/>
              <w:contextualSpacing w:val="0"/>
              <w:jc w:val="center"/>
              <w:rPr>
                <w:rFonts w:asciiTheme="minorHAnsi" w:eastAsia="Microsoft Sans Serif" w:hAnsiTheme="minorHAnsi" w:cstheme="minorHAnsi"/>
                <w:color w:val="000000"/>
                <w:lang w:val="pl"/>
              </w:rPr>
            </w:pPr>
            <w:r w:rsidRPr="00F05D71">
              <w:rPr>
                <w:rFonts w:asciiTheme="minorHAnsi" w:hAnsiTheme="minorHAnsi" w:cstheme="minorHAnsi"/>
              </w:rPr>
              <w:t>Zawartość NH</w:t>
            </w:r>
            <w:r w:rsidRPr="00F05D71">
              <w:rPr>
                <w:rFonts w:asciiTheme="minorHAnsi" w:hAnsiTheme="minorHAnsi" w:cstheme="minorHAnsi"/>
                <w:vertAlign w:val="subscript"/>
              </w:rPr>
              <w:t>3</w:t>
            </w:r>
          </w:p>
        </w:tc>
        <w:tc>
          <w:tcPr>
            <w:tcW w:w="2268" w:type="dxa"/>
            <w:vAlign w:val="center"/>
          </w:tcPr>
          <w:p w14:paraId="6E85BBAA" w14:textId="77777777" w:rsidR="00685FD9" w:rsidRPr="00F05D71" w:rsidRDefault="00685FD9" w:rsidP="008C187C">
            <w:pPr>
              <w:pStyle w:val="Akapitzlist"/>
              <w:ind w:left="0"/>
              <w:contextualSpacing w:val="0"/>
              <w:jc w:val="center"/>
              <w:rPr>
                <w:rFonts w:asciiTheme="minorHAnsi" w:eastAsia="Microsoft Sans Serif" w:hAnsiTheme="minorHAnsi" w:cstheme="minorHAnsi"/>
                <w:color w:val="000000"/>
                <w:lang w:val="pl"/>
              </w:rPr>
            </w:pPr>
            <w:r w:rsidRPr="00F05D71">
              <w:rPr>
                <w:rFonts w:asciiTheme="minorHAnsi" w:hAnsiTheme="minorHAnsi" w:cstheme="minorHAnsi"/>
              </w:rPr>
              <w:t>% (m/m)</w:t>
            </w:r>
          </w:p>
        </w:tc>
        <w:tc>
          <w:tcPr>
            <w:tcW w:w="3260" w:type="dxa"/>
            <w:vAlign w:val="center"/>
          </w:tcPr>
          <w:p w14:paraId="1B7D4E4A" w14:textId="77777777" w:rsidR="00685FD9" w:rsidRPr="00F05D71" w:rsidRDefault="00685FD9" w:rsidP="008C187C">
            <w:pPr>
              <w:pStyle w:val="Akapitzlist"/>
              <w:ind w:left="0"/>
              <w:contextualSpacing w:val="0"/>
              <w:jc w:val="center"/>
              <w:rPr>
                <w:rFonts w:asciiTheme="minorHAnsi" w:eastAsia="Microsoft Sans Serif" w:hAnsiTheme="minorHAnsi" w:cstheme="minorHAnsi"/>
                <w:color w:val="000000"/>
                <w:lang w:val="pl"/>
              </w:rPr>
            </w:pPr>
            <w:r w:rsidRPr="00F05D71">
              <w:rPr>
                <w:rFonts w:asciiTheme="minorHAnsi" w:hAnsiTheme="minorHAnsi" w:cstheme="minorHAnsi"/>
              </w:rPr>
              <w:t>23,1 ÷ 24,9</w:t>
            </w:r>
          </w:p>
        </w:tc>
      </w:tr>
      <w:tr w:rsidR="00685FD9" w:rsidRPr="00F05D71" w14:paraId="0F2A956D" w14:textId="77777777" w:rsidTr="00972B77">
        <w:trPr>
          <w:trHeight w:val="340"/>
        </w:trPr>
        <w:tc>
          <w:tcPr>
            <w:tcW w:w="3398" w:type="dxa"/>
            <w:vAlign w:val="center"/>
          </w:tcPr>
          <w:p w14:paraId="456B32D1" w14:textId="77777777" w:rsidR="00685FD9" w:rsidRPr="00F05D71" w:rsidRDefault="00685FD9" w:rsidP="008C187C">
            <w:pPr>
              <w:pStyle w:val="Akapitzlist"/>
              <w:ind w:left="0"/>
              <w:contextualSpacing w:val="0"/>
              <w:jc w:val="center"/>
              <w:rPr>
                <w:rFonts w:asciiTheme="minorHAnsi" w:eastAsia="Microsoft Sans Serif" w:hAnsiTheme="minorHAnsi" w:cstheme="minorHAnsi"/>
                <w:color w:val="000000"/>
                <w:lang w:val="pl"/>
              </w:rPr>
            </w:pPr>
            <w:r w:rsidRPr="00F05D71">
              <w:rPr>
                <w:rFonts w:asciiTheme="minorHAnsi" w:hAnsiTheme="minorHAnsi" w:cstheme="minorHAnsi"/>
              </w:rPr>
              <w:t>Sucha pozostałość po odparowaniu</w:t>
            </w:r>
          </w:p>
        </w:tc>
        <w:tc>
          <w:tcPr>
            <w:tcW w:w="2268" w:type="dxa"/>
            <w:vAlign w:val="center"/>
          </w:tcPr>
          <w:p w14:paraId="3C895A1C" w14:textId="77777777" w:rsidR="00685FD9" w:rsidRPr="00F05D71" w:rsidRDefault="00685FD9" w:rsidP="008C187C">
            <w:pPr>
              <w:pStyle w:val="Akapitzlist"/>
              <w:ind w:left="0"/>
              <w:contextualSpacing w:val="0"/>
              <w:jc w:val="center"/>
              <w:rPr>
                <w:rFonts w:asciiTheme="minorHAnsi" w:eastAsia="Microsoft Sans Serif" w:hAnsiTheme="minorHAnsi" w:cstheme="minorHAnsi"/>
                <w:color w:val="000000"/>
                <w:lang w:val="pl"/>
              </w:rPr>
            </w:pPr>
            <w:r w:rsidRPr="00F05D71">
              <w:rPr>
                <w:rFonts w:asciiTheme="minorHAnsi" w:hAnsiTheme="minorHAnsi" w:cstheme="minorHAnsi"/>
              </w:rPr>
              <w:t>% (m/m)</w:t>
            </w:r>
          </w:p>
        </w:tc>
        <w:tc>
          <w:tcPr>
            <w:tcW w:w="3260" w:type="dxa"/>
            <w:vAlign w:val="center"/>
          </w:tcPr>
          <w:p w14:paraId="7C52CA5F" w14:textId="77777777" w:rsidR="00685FD9" w:rsidRPr="00F05D71" w:rsidRDefault="00685FD9" w:rsidP="008C187C">
            <w:pPr>
              <w:pStyle w:val="Akapitzlist"/>
              <w:ind w:left="0"/>
              <w:contextualSpacing w:val="0"/>
              <w:jc w:val="center"/>
              <w:rPr>
                <w:rFonts w:asciiTheme="minorHAnsi" w:eastAsia="Microsoft Sans Serif" w:hAnsiTheme="minorHAnsi" w:cstheme="minorHAnsi"/>
                <w:color w:val="000000"/>
                <w:lang w:val="pl"/>
              </w:rPr>
            </w:pPr>
            <w:r w:rsidRPr="00F05D71">
              <w:rPr>
                <w:rFonts w:asciiTheme="minorHAnsi" w:hAnsiTheme="minorHAnsi" w:cstheme="minorHAnsi"/>
              </w:rPr>
              <w:t>&lt; 0,01</w:t>
            </w:r>
          </w:p>
        </w:tc>
      </w:tr>
    </w:tbl>
    <w:p w14:paraId="338674FB" w14:textId="77777777" w:rsidR="00541E97" w:rsidRPr="00A2530F" w:rsidRDefault="00541E97" w:rsidP="00541E97">
      <w:pPr>
        <w:pStyle w:val="Akapitzlist"/>
        <w:numPr>
          <w:ilvl w:val="0"/>
          <w:numId w:val="101"/>
        </w:numPr>
        <w:spacing w:before="120" w:after="120" w:line="240" w:lineRule="auto"/>
        <w:ind w:left="283" w:hanging="425"/>
        <w:contextualSpacing w:val="0"/>
        <w:rPr>
          <w:rFonts w:ascii="Calibri" w:eastAsia="Calibri" w:hAnsi="Calibri"/>
        </w:rPr>
      </w:pPr>
      <w:r w:rsidRPr="00FF6AF6">
        <w:rPr>
          <w:rFonts w:ascii="Calibri" w:eastAsia="Microsoft Sans Serif" w:hAnsi="Calibri"/>
          <w:color w:val="000000"/>
          <w:lang w:val="pl"/>
        </w:rPr>
        <w:t>Wartości parametrów</w:t>
      </w:r>
      <w:r w:rsidRPr="00FF6AF6">
        <w:rPr>
          <w:rFonts w:ascii="Calibri" w:eastAsia="Calibri" w:hAnsi="Calibri"/>
        </w:rPr>
        <w:t xml:space="preserve"> </w:t>
      </w:r>
      <w:r w:rsidRPr="00FF6AF6">
        <w:rPr>
          <w:rFonts w:ascii="Calibri" w:eastAsia="Microsoft Sans Serif" w:hAnsi="Calibri"/>
          <w:color w:val="000000"/>
          <w:lang w:val="pl"/>
        </w:rPr>
        <w:t xml:space="preserve">fizykochemicznych Przedmiotu Umowy, stanowiące podstawę naliczenia bonifikat cenowych zgodnie z </w:t>
      </w:r>
      <w:r w:rsidRPr="00C62392">
        <w:rPr>
          <w:rFonts w:ascii="Calibri" w:eastAsia="Microsoft Sans Serif" w:hAnsi="Calibri"/>
          <w:color w:val="000000"/>
          <w:lang w:val="pl"/>
        </w:rPr>
        <w:t>§</w:t>
      </w:r>
      <w:r>
        <w:rPr>
          <w:rFonts w:ascii="Calibri" w:eastAsia="Microsoft Sans Serif" w:hAnsi="Calibri"/>
          <w:color w:val="000000"/>
          <w:lang w:val="pl"/>
        </w:rPr>
        <w:t xml:space="preserve"> </w:t>
      </w:r>
      <w:r w:rsidRPr="00C62392">
        <w:rPr>
          <w:rFonts w:ascii="Calibri" w:eastAsia="Microsoft Sans Serif" w:hAnsi="Calibri"/>
          <w:color w:val="000000"/>
          <w:lang w:val="pl"/>
        </w:rPr>
        <w:t>5 ust. 1</w:t>
      </w:r>
      <w:r>
        <w:rPr>
          <w:rFonts w:ascii="Calibri" w:eastAsia="Microsoft Sans Serif" w:hAnsi="Calibri"/>
          <w:color w:val="000000"/>
          <w:lang w:val="pl"/>
        </w:rPr>
        <w:t>2</w:t>
      </w:r>
      <w:r w:rsidRPr="00C62392">
        <w:rPr>
          <w:rFonts w:ascii="Calibri" w:eastAsia="Microsoft Sans Serif" w:hAnsi="Calibri"/>
          <w:color w:val="000000"/>
          <w:lang w:val="pl"/>
        </w:rPr>
        <w:t xml:space="preserve"> i 1</w:t>
      </w:r>
      <w:r>
        <w:rPr>
          <w:rFonts w:ascii="Calibri" w:eastAsia="Microsoft Sans Serif" w:hAnsi="Calibri"/>
          <w:color w:val="000000"/>
          <w:lang w:val="pl"/>
        </w:rPr>
        <w:t>3</w:t>
      </w:r>
      <w:r w:rsidRPr="005664F9">
        <w:rPr>
          <w:rFonts w:ascii="Calibri" w:eastAsia="Microsoft Sans Serif" w:hAnsi="Calibri"/>
          <w:color w:val="000000"/>
          <w:lang w:val="pl"/>
        </w:rPr>
        <w:t xml:space="preserve"> Umowy</w:t>
      </w:r>
      <w:r w:rsidRPr="00FF6AF6">
        <w:rPr>
          <w:rFonts w:ascii="Calibri" w:eastAsia="Microsoft Sans Serif" w:hAnsi="Calibri"/>
          <w:color w:val="000000"/>
          <w:lang w:val="pl"/>
        </w:rPr>
        <w:t xml:space="preserve"> oraz procentowa wysokość bonifikat za niedotrzymanie tych parametrów: </w:t>
      </w:r>
    </w:p>
    <w:tbl>
      <w:tblPr>
        <w:tblW w:w="8930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5"/>
        <w:gridCol w:w="1417"/>
        <w:gridCol w:w="4678"/>
      </w:tblGrid>
      <w:tr w:rsidR="00541E97" w:rsidRPr="00FD6B7D" w14:paraId="1BCB86FA" w14:textId="77777777" w:rsidTr="00972B77">
        <w:trPr>
          <w:trHeight w:val="285"/>
        </w:trPr>
        <w:tc>
          <w:tcPr>
            <w:tcW w:w="2835" w:type="dxa"/>
            <w:shd w:val="clear" w:color="auto" w:fill="auto"/>
            <w:vAlign w:val="center"/>
          </w:tcPr>
          <w:p w14:paraId="48429C99" w14:textId="77777777" w:rsidR="00541E97" w:rsidRPr="00FD6B7D" w:rsidRDefault="00541E97" w:rsidP="007C5411">
            <w:pPr>
              <w:spacing w:line="240" w:lineRule="auto"/>
              <w:ind w:left="69"/>
              <w:jc w:val="center"/>
              <w:rPr>
                <w:rFonts w:ascii="Calibri" w:eastAsia="Calibri" w:hAnsi="Calibri"/>
                <w:b/>
                <w:sz w:val="20"/>
              </w:rPr>
            </w:pPr>
            <w:r w:rsidRPr="00FD6B7D">
              <w:rPr>
                <w:rFonts w:ascii="Calibri" w:eastAsia="Calibri" w:hAnsi="Calibri"/>
                <w:b/>
                <w:sz w:val="20"/>
              </w:rPr>
              <w:t>Parametr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E7E6423" w14:textId="77777777" w:rsidR="00541E97" w:rsidRPr="00FD6B7D" w:rsidRDefault="00541E97" w:rsidP="007C5411">
            <w:pPr>
              <w:spacing w:line="240" w:lineRule="auto"/>
              <w:jc w:val="center"/>
              <w:rPr>
                <w:rFonts w:ascii="Calibri" w:eastAsia="Calibri" w:hAnsi="Calibri"/>
                <w:b/>
                <w:sz w:val="20"/>
              </w:rPr>
            </w:pPr>
            <w:r w:rsidRPr="00FD6B7D">
              <w:rPr>
                <w:rFonts w:ascii="Calibri" w:eastAsia="Calibri" w:hAnsi="Calibri"/>
                <w:b/>
                <w:sz w:val="20"/>
              </w:rPr>
              <w:t>Wartość parametru do bonifikat</w:t>
            </w:r>
          </w:p>
        </w:tc>
        <w:tc>
          <w:tcPr>
            <w:tcW w:w="4678" w:type="dxa"/>
            <w:shd w:val="clear" w:color="auto" w:fill="auto"/>
            <w:vAlign w:val="center"/>
          </w:tcPr>
          <w:p w14:paraId="11D4624B" w14:textId="77777777" w:rsidR="00541E97" w:rsidRPr="00FD6B7D" w:rsidRDefault="00541E97" w:rsidP="007C5411">
            <w:pPr>
              <w:spacing w:line="240" w:lineRule="auto"/>
              <w:jc w:val="center"/>
              <w:rPr>
                <w:rFonts w:ascii="Calibri" w:eastAsia="Calibri" w:hAnsi="Calibri"/>
                <w:b/>
                <w:sz w:val="20"/>
              </w:rPr>
            </w:pPr>
            <w:r w:rsidRPr="00FD6B7D">
              <w:rPr>
                <w:rFonts w:ascii="Calibri" w:eastAsia="Calibri" w:hAnsi="Calibri"/>
                <w:b/>
                <w:sz w:val="20"/>
              </w:rPr>
              <w:t>Wysokość bonifikaty</w:t>
            </w:r>
          </w:p>
        </w:tc>
      </w:tr>
      <w:tr w:rsidR="00541E97" w:rsidRPr="00FD6B7D" w14:paraId="7686EE48" w14:textId="77777777" w:rsidTr="00972B77">
        <w:trPr>
          <w:trHeight w:val="302"/>
        </w:trPr>
        <w:tc>
          <w:tcPr>
            <w:tcW w:w="2835" w:type="dxa"/>
            <w:shd w:val="clear" w:color="auto" w:fill="auto"/>
            <w:vAlign w:val="center"/>
          </w:tcPr>
          <w:p w14:paraId="6A05F358" w14:textId="667FF3C6" w:rsidR="00541E97" w:rsidRPr="00890F4F" w:rsidRDefault="00016336" w:rsidP="007C5411">
            <w:pPr>
              <w:spacing w:line="24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nie określono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1555E99" w14:textId="6F441F05" w:rsidR="00541E97" w:rsidRPr="00FD6B7D" w:rsidRDefault="00D43164" w:rsidP="007C5411">
            <w:pPr>
              <w:spacing w:line="240" w:lineRule="auto"/>
              <w:jc w:val="center"/>
              <w:rPr>
                <w:rFonts w:ascii="Calibri" w:eastAsia="Calibri" w:hAnsi="Calibri"/>
                <w:sz w:val="20"/>
              </w:rPr>
            </w:pPr>
            <w:r>
              <w:rPr>
                <w:rFonts w:ascii="Calibri" w:eastAsia="Calibri" w:hAnsi="Calibri"/>
                <w:sz w:val="20"/>
              </w:rPr>
              <w:t>nie dotyczy</w:t>
            </w:r>
          </w:p>
        </w:tc>
        <w:tc>
          <w:tcPr>
            <w:tcW w:w="4678" w:type="dxa"/>
            <w:shd w:val="clear" w:color="auto" w:fill="auto"/>
            <w:vAlign w:val="center"/>
          </w:tcPr>
          <w:p w14:paraId="431ACF13" w14:textId="519F1C2E" w:rsidR="00541E97" w:rsidRPr="00FD6B7D" w:rsidRDefault="00D43164" w:rsidP="007C5411">
            <w:pPr>
              <w:spacing w:line="240" w:lineRule="auto"/>
              <w:jc w:val="center"/>
              <w:rPr>
                <w:rFonts w:ascii="Calibri" w:eastAsia="Calibri" w:hAnsi="Calibri"/>
                <w:sz w:val="20"/>
              </w:rPr>
            </w:pPr>
            <w:r>
              <w:rPr>
                <w:rFonts w:ascii="Calibri" w:eastAsia="Calibri" w:hAnsi="Calibri"/>
                <w:sz w:val="20"/>
              </w:rPr>
              <w:t>nie dotyczy</w:t>
            </w:r>
          </w:p>
        </w:tc>
      </w:tr>
    </w:tbl>
    <w:p w14:paraId="6FB33443" w14:textId="0F64EB33" w:rsidR="00685FD9" w:rsidRPr="00F05D71" w:rsidRDefault="00685FD9" w:rsidP="00A7168F">
      <w:pPr>
        <w:pStyle w:val="Akapitzlist"/>
        <w:numPr>
          <w:ilvl w:val="0"/>
          <w:numId w:val="101"/>
        </w:numPr>
        <w:spacing w:before="80" w:after="80" w:line="240" w:lineRule="auto"/>
        <w:ind w:left="283" w:hanging="425"/>
        <w:contextualSpacing w:val="0"/>
        <w:rPr>
          <w:shd w:val="clear" w:color="auto" w:fill="FFFFFF"/>
        </w:rPr>
      </w:pPr>
      <w:r w:rsidRPr="00F05D71">
        <w:rPr>
          <w:rFonts w:ascii="Calibri" w:eastAsia="Microsoft Sans Serif" w:hAnsi="Calibri" w:cs="Calibri"/>
          <w:color w:val="000000"/>
          <w:lang w:val="pl"/>
        </w:rPr>
        <w:t xml:space="preserve">Wszystkie koszty uzasadnionej odmowy, o których mowa w </w:t>
      </w:r>
      <w:r w:rsidRPr="00F05D71">
        <w:rPr>
          <w:rFonts w:ascii="Calibri" w:eastAsia="Microsoft Sans Serif" w:hAnsi="Calibri"/>
          <w:color w:val="000000"/>
          <w:lang w:val="pl"/>
        </w:rPr>
        <w:t>§ 6 ust. 13</w:t>
      </w:r>
      <w:r w:rsidRPr="00F05D71">
        <w:rPr>
          <w:rFonts w:ascii="Calibri" w:eastAsia="Microsoft Sans Serif" w:hAnsi="Calibri" w:cs="Calibri"/>
          <w:color w:val="000000"/>
          <w:lang w:val="pl"/>
        </w:rPr>
        <w:t xml:space="preserve"> Umowy oraz wszelkie szkody powstałe z winy Wykonawcy </w:t>
      </w:r>
      <w:r w:rsidRPr="00F05D71">
        <w:rPr>
          <w:rFonts w:ascii="Calibri" w:eastAsia="Microsoft Sans Serif" w:hAnsi="Calibri" w:cs="Calibri"/>
          <w:color w:val="000000"/>
        </w:rPr>
        <w:t>pokrywa Wykonawca.</w:t>
      </w:r>
      <w:r w:rsidRPr="00F05D71" w:rsidDel="00B04572">
        <w:rPr>
          <w:shd w:val="clear" w:color="auto" w:fill="FFFFFF"/>
        </w:rPr>
        <w:t xml:space="preserve"> </w:t>
      </w:r>
    </w:p>
    <w:p w14:paraId="48E8DAFC" w14:textId="77777777" w:rsidR="00685FD9" w:rsidRPr="00F05D71" w:rsidRDefault="00685FD9" w:rsidP="00A7168F">
      <w:pPr>
        <w:pStyle w:val="Akapitzlist"/>
        <w:keepNext/>
        <w:numPr>
          <w:ilvl w:val="0"/>
          <w:numId w:val="102"/>
        </w:numPr>
        <w:spacing w:before="80" w:after="80" w:line="240" w:lineRule="auto"/>
        <w:ind w:left="284" w:hanging="284"/>
        <w:contextualSpacing w:val="0"/>
        <w:jc w:val="left"/>
        <w:rPr>
          <w:rFonts w:asciiTheme="minorHAnsi" w:hAnsiTheme="minorHAnsi" w:cstheme="minorHAnsi"/>
          <w:b/>
          <w:shd w:val="clear" w:color="auto" w:fill="FFFFFF"/>
        </w:rPr>
      </w:pPr>
      <w:r w:rsidRPr="00F05D71">
        <w:rPr>
          <w:rFonts w:asciiTheme="minorHAnsi" w:hAnsiTheme="minorHAnsi" w:cstheme="minorHAnsi"/>
          <w:b/>
          <w:shd w:val="clear" w:color="auto" w:fill="FFFFFF"/>
        </w:rPr>
        <w:t>WARUNKI REALIZACJI ZAMÓWIENIA</w:t>
      </w:r>
    </w:p>
    <w:p w14:paraId="2825DE13" w14:textId="77777777" w:rsidR="00685FD9" w:rsidRPr="00F05D71" w:rsidRDefault="00685FD9" w:rsidP="00A7168F">
      <w:pPr>
        <w:pStyle w:val="Akapitzlist"/>
        <w:numPr>
          <w:ilvl w:val="0"/>
          <w:numId w:val="103"/>
        </w:numPr>
        <w:spacing w:before="80" w:after="80" w:line="240" w:lineRule="auto"/>
        <w:ind w:left="283" w:hanging="425"/>
        <w:contextualSpacing w:val="0"/>
        <w:rPr>
          <w:rFonts w:asciiTheme="minorHAnsi" w:hAnsiTheme="minorHAnsi" w:cstheme="minorHAnsi"/>
          <w:shd w:val="clear" w:color="auto" w:fill="FFFFFF"/>
        </w:rPr>
      </w:pPr>
      <w:r w:rsidRPr="00F05D71">
        <w:rPr>
          <w:rFonts w:asciiTheme="minorHAnsi" w:hAnsiTheme="minorHAnsi" w:cstheme="minorHAnsi"/>
          <w:shd w:val="clear" w:color="auto" w:fill="FFFFFF"/>
        </w:rPr>
        <w:t>Dostawy realizowane będą w formie i w ilościach określonych w przekazywanych przez Zamawiającego (e-mail) Zamówieniach, dla dostaw pełnych autocystern.</w:t>
      </w:r>
    </w:p>
    <w:p w14:paraId="4FC5414A" w14:textId="1B7C4ADC" w:rsidR="00685FD9" w:rsidRPr="00F05D71" w:rsidRDefault="00685FD9" w:rsidP="00A7168F">
      <w:pPr>
        <w:pStyle w:val="Akapitzlist"/>
        <w:numPr>
          <w:ilvl w:val="0"/>
          <w:numId w:val="103"/>
        </w:numPr>
        <w:spacing w:before="80" w:after="80" w:line="240" w:lineRule="auto"/>
        <w:ind w:left="283" w:hanging="425"/>
        <w:contextualSpacing w:val="0"/>
        <w:rPr>
          <w:rFonts w:asciiTheme="minorHAnsi" w:hAnsiTheme="minorHAnsi" w:cstheme="minorHAnsi"/>
          <w:shd w:val="clear" w:color="auto" w:fill="FFFFFF"/>
        </w:rPr>
      </w:pPr>
      <w:r w:rsidRPr="00F05D71">
        <w:rPr>
          <w:rFonts w:asciiTheme="minorHAnsi" w:hAnsiTheme="minorHAnsi" w:cstheme="minorHAnsi"/>
          <w:shd w:val="clear" w:color="auto" w:fill="FFFFFF"/>
          <w:lang w:val="pl"/>
        </w:rPr>
        <w:t xml:space="preserve">Miejsce realizacji dostaw Przedmiotu Umowy – </w:t>
      </w:r>
      <w:r w:rsidRPr="00890F4F">
        <w:rPr>
          <w:rFonts w:asciiTheme="minorHAnsi" w:hAnsiTheme="minorHAnsi" w:cstheme="minorHAnsi"/>
          <w:b/>
          <w:bCs/>
          <w:shd w:val="clear" w:color="auto" w:fill="FFFFFF"/>
        </w:rPr>
        <w:t xml:space="preserve">PGE Gryfino Dolna Odra </w:t>
      </w:r>
      <w:r w:rsidR="00A7168F" w:rsidRPr="00890F4F">
        <w:rPr>
          <w:rFonts w:asciiTheme="minorHAnsi" w:hAnsiTheme="minorHAnsi" w:cstheme="minorHAnsi"/>
          <w:b/>
          <w:bCs/>
          <w:shd w:val="clear" w:color="auto" w:fill="FFFFFF"/>
        </w:rPr>
        <w:t>Sp</w:t>
      </w:r>
      <w:r w:rsidRPr="00890F4F">
        <w:rPr>
          <w:rFonts w:asciiTheme="minorHAnsi" w:hAnsiTheme="minorHAnsi" w:cstheme="minorHAnsi"/>
          <w:b/>
          <w:bCs/>
          <w:shd w:val="clear" w:color="auto" w:fill="FFFFFF"/>
        </w:rPr>
        <w:t>. z o.o</w:t>
      </w:r>
      <w:r w:rsidRPr="00D43164">
        <w:rPr>
          <w:rFonts w:asciiTheme="minorHAnsi" w:hAnsiTheme="minorHAnsi" w:cstheme="minorHAnsi"/>
          <w:shd w:val="clear" w:color="auto" w:fill="FFFFFF"/>
        </w:rPr>
        <w:t>.</w:t>
      </w:r>
      <w:r w:rsidR="00A7168F" w:rsidRPr="00D43164">
        <w:rPr>
          <w:rFonts w:asciiTheme="minorHAnsi" w:hAnsiTheme="minorHAnsi" w:cstheme="minorHAnsi"/>
          <w:shd w:val="clear" w:color="auto" w:fill="FFFFFF"/>
        </w:rPr>
        <w:t>,</w:t>
      </w:r>
      <w:r w:rsidRPr="00D43164">
        <w:rPr>
          <w:rFonts w:asciiTheme="minorHAnsi" w:hAnsiTheme="minorHAnsi" w:cstheme="minorHAnsi"/>
          <w:shd w:val="clear" w:color="auto" w:fill="FFFFFF"/>
        </w:rPr>
        <w:t xml:space="preserve"> 74-105 Nowe Czarnowo k/Gryfina</w:t>
      </w:r>
      <w:r w:rsidRPr="00890F4F">
        <w:rPr>
          <w:rFonts w:asciiTheme="minorHAnsi" w:hAnsiTheme="minorHAnsi" w:cstheme="minorHAnsi"/>
          <w:b/>
          <w:bCs/>
          <w:shd w:val="clear" w:color="auto" w:fill="FFFFFF"/>
        </w:rPr>
        <w:t xml:space="preserve"> </w:t>
      </w:r>
      <w:r w:rsidR="00A7168F">
        <w:rPr>
          <w:rFonts w:asciiTheme="minorHAnsi" w:hAnsiTheme="minorHAnsi" w:cstheme="minorHAnsi"/>
          <w:b/>
          <w:bCs/>
          <w:shd w:val="clear" w:color="auto" w:fill="FFFFFF"/>
        </w:rPr>
        <w:t>(PGE</w:t>
      </w:r>
      <w:r w:rsidR="00A7168F" w:rsidRPr="00890F4F">
        <w:rPr>
          <w:rFonts w:asciiTheme="minorHAnsi" w:hAnsiTheme="minorHAnsi" w:cstheme="minorHAnsi"/>
          <w:b/>
          <w:bCs/>
          <w:shd w:val="clear" w:color="auto" w:fill="FFFFFF"/>
        </w:rPr>
        <w:t xml:space="preserve"> </w:t>
      </w:r>
      <w:r w:rsidRPr="00890F4F">
        <w:rPr>
          <w:rFonts w:asciiTheme="minorHAnsi" w:hAnsiTheme="minorHAnsi" w:cstheme="minorHAnsi"/>
          <w:b/>
          <w:bCs/>
          <w:shd w:val="clear" w:color="auto" w:fill="FFFFFF"/>
        </w:rPr>
        <w:t>Gryfino</w:t>
      </w:r>
      <w:r w:rsidR="00A7168F">
        <w:rPr>
          <w:rFonts w:asciiTheme="minorHAnsi" w:hAnsiTheme="minorHAnsi" w:cstheme="minorHAnsi"/>
          <w:b/>
          <w:bCs/>
          <w:shd w:val="clear" w:color="auto" w:fill="FFFFFF"/>
        </w:rPr>
        <w:t>)</w:t>
      </w:r>
      <w:r w:rsidRPr="00890F4F">
        <w:rPr>
          <w:rFonts w:asciiTheme="minorHAnsi" w:hAnsiTheme="minorHAnsi" w:cstheme="minorHAnsi"/>
          <w:shd w:val="clear" w:color="auto" w:fill="FFFFFF"/>
        </w:rPr>
        <w:t>,</w:t>
      </w:r>
      <w:r w:rsidRPr="00F05D71">
        <w:rPr>
          <w:rFonts w:asciiTheme="minorHAnsi" w:hAnsiTheme="minorHAnsi" w:cstheme="minorHAnsi"/>
          <w:shd w:val="clear" w:color="auto" w:fill="FFFFFF"/>
        </w:rPr>
        <w:t xml:space="preserve"> dowóz i rozładunek do miejsca magazynowania wskazanego przez Zamawiającego</w:t>
      </w:r>
      <w:r w:rsidRPr="00F05D71">
        <w:rPr>
          <w:rFonts w:asciiTheme="minorHAnsi" w:hAnsiTheme="minorHAnsi" w:cstheme="minorHAnsi"/>
          <w:shd w:val="clear" w:color="auto" w:fill="FFFFFF"/>
          <w:lang w:val="pl"/>
        </w:rPr>
        <w:t>, na warunkach wg Incoterms 2020 – DDP.</w:t>
      </w:r>
      <w:r w:rsidRPr="00F05D71">
        <w:rPr>
          <w:rFonts w:asciiTheme="minorHAnsi" w:hAnsiTheme="minorHAnsi" w:cstheme="minorHAnsi"/>
        </w:rPr>
        <w:t xml:space="preserve"> Koszt przewozu, </w:t>
      </w:r>
      <w:r w:rsidRPr="00F05D71">
        <w:rPr>
          <w:rFonts w:asciiTheme="minorHAnsi" w:hAnsiTheme="minorHAnsi" w:cstheme="minorHAnsi"/>
          <w:shd w:val="clear" w:color="auto" w:fill="FFFFFF"/>
        </w:rPr>
        <w:t>rozładunku i ubezpieczenia jest po stronie Dostawcy (brak rampy rozładunkowej).</w:t>
      </w:r>
    </w:p>
    <w:p w14:paraId="5D668B2C" w14:textId="77777777" w:rsidR="00685FD9" w:rsidRPr="00F05D71" w:rsidRDefault="00685FD9" w:rsidP="00A7168F">
      <w:pPr>
        <w:pStyle w:val="Akapitzlist"/>
        <w:numPr>
          <w:ilvl w:val="0"/>
          <w:numId w:val="103"/>
        </w:numPr>
        <w:spacing w:before="80" w:after="80" w:line="240" w:lineRule="auto"/>
        <w:ind w:left="283" w:hanging="425"/>
        <w:contextualSpacing w:val="0"/>
        <w:rPr>
          <w:rFonts w:asciiTheme="minorHAnsi" w:hAnsiTheme="minorHAnsi" w:cstheme="minorHAnsi"/>
          <w:shd w:val="clear" w:color="auto" w:fill="FFFFFF"/>
        </w:rPr>
      </w:pPr>
      <w:r w:rsidRPr="00F05D71">
        <w:rPr>
          <w:rFonts w:asciiTheme="minorHAnsi" w:hAnsiTheme="minorHAnsi" w:cstheme="minorHAnsi"/>
          <w:shd w:val="clear" w:color="auto" w:fill="FFFFFF"/>
        </w:rPr>
        <w:t xml:space="preserve">Dojazd do miejsca rozładunku odbywa się przez bramę wjazdową nr 3 zakładu PGE Górnictwo i Energetyka Konwencjonalna S.A. Oddział Elektrownia Dolna Odra (Elektrownia Dolna Odra). </w:t>
      </w:r>
      <w:r w:rsidRPr="00F05D71">
        <w:rPr>
          <w:rFonts w:asciiTheme="minorHAnsi" w:hAnsiTheme="minorHAnsi" w:cstheme="minorHAnsi"/>
          <w:shd w:val="clear" w:color="auto" w:fill="FFFFFF"/>
        </w:rPr>
        <w:lastRenderedPageBreak/>
        <w:t xml:space="preserve">Wykonawca każdorazowo przy wjeździe na teren Elektrowni jest zobowiązany do uzgodnienia oraz potwierdzenia trasy przejazdu samochodu w porozumieniu z zamawiającym. Pracownicy Zamawiającego mogą skierować samochód inną trasą w zależności od aktualnej sytuacji na drogach wewnętrznych Elektrowni Dolna Odra oraz Elektrowni Gryfino. </w:t>
      </w:r>
    </w:p>
    <w:p w14:paraId="41F60847" w14:textId="33D957A2" w:rsidR="00685FD9" w:rsidRPr="00F05D71" w:rsidRDefault="00685FD9" w:rsidP="00A7168F">
      <w:pPr>
        <w:pStyle w:val="Akapitzlist"/>
        <w:numPr>
          <w:ilvl w:val="0"/>
          <w:numId w:val="103"/>
        </w:numPr>
        <w:spacing w:before="80" w:after="80" w:line="240" w:lineRule="auto"/>
        <w:ind w:left="283" w:hanging="425"/>
        <w:contextualSpacing w:val="0"/>
        <w:rPr>
          <w:rFonts w:asciiTheme="minorHAnsi" w:hAnsiTheme="minorHAnsi" w:cstheme="minorHAnsi"/>
          <w:szCs w:val="22"/>
          <w:shd w:val="clear" w:color="auto" w:fill="FFFFFF"/>
        </w:rPr>
      </w:pPr>
      <w:r w:rsidRPr="00F05D71">
        <w:rPr>
          <w:rFonts w:asciiTheme="minorHAnsi" w:hAnsiTheme="minorHAnsi" w:cstheme="minorHAnsi"/>
          <w:shd w:val="clear" w:color="auto" w:fill="FFFFFF"/>
        </w:rPr>
        <w:t xml:space="preserve">Zabrania się wykonywania prac rozładunkowych i przewozowych przez podmioty nieprzeszkolone, nieposiadające </w:t>
      </w:r>
      <w:r w:rsidRPr="00F05D71">
        <w:rPr>
          <w:rFonts w:asciiTheme="minorHAnsi" w:hAnsiTheme="minorHAnsi" w:cstheme="minorHAnsi"/>
          <w:szCs w:val="22"/>
          <w:shd w:val="clear" w:color="auto" w:fill="FFFFFF"/>
        </w:rPr>
        <w:t>odpowiednich kwalifikacji oraz bez odpowiedniego sprzętu ochrony indywidualnej czyt. (</w:t>
      </w:r>
      <w:r w:rsidR="00246A07">
        <w:rPr>
          <w:rFonts w:asciiTheme="minorHAnsi" w:hAnsiTheme="minorHAnsi" w:cstheme="minorHAnsi"/>
          <w:szCs w:val="22"/>
          <w:shd w:val="clear" w:color="auto" w:fill="FFFFFF"/>
        </w:rPr>
        <w:t xml:space="preserve">kamizelka odblaskowa, </w:t>
      </w:r>
      <w:r w:rsidRPr="00F05D71">
        <w:rPr>
          <w:rFonts w:asciiTheme="minorHAnsi" w:hAnsiTheme="minorHAnsi" w:cstheme="minorHAnsi"/>
          <w:szCs w:val="22"/>
          <w:shd w:val="clear" w:color="auto" w:fill="FFFFFF"/>
        </w:rPr>
        <w:t>kask, obuwie ochronne). W przypadku rozładunku dostaw autocysternami Wykonawca zobowiązany jest do posiadania odpowiednich uprawnień i sprzętu umożliwiającego rozładunek towaru, oraz do przestrzegania obowiązujących przepisów bezpieczeństwa i higieny pracy.</w:t>
      </w:r>
    </w:p>
    <w:p w14:paraId="16A857D9" w14:textId="77777777" w:rsidR="00685FD9" w:rsidRDefault="00685FD9" w:rsidP="00A7168F">
      <w:pPr>
        <w:pStyle w:val="Akapitzlist"/>
        <w:numPr>
          <w:ilvl w:val="0"/>
          <w:numId w:val="103"/>
        </w:numPr>
        <w:spacing w:before="80" w:after="80" w:line="240" w:lineRule="auto"/>
        <w:ind w:left="283" w:hanging="425"/>
        <w:contextualSpacing w:val="0"/>
        <w:rPr>
          <w:rFonts w:asciiTheme="minorHAnsi" w:hAnsiTheme="minorHAnsi" w:cstheme="minorHAnsi"/>
          <w:szCs w:val="22"/>
          <w:shd w:val="clear" w:color="auto" w:fill="FFFFFF"/>
        </w:rPr>
      </w:pPr>
      <w:r w:rsidRPr="00F05D71">
        <w:rPr>
          <w:rFonts w:asciiTheme="minorHAnsi" w:hAnsiTheme="minorHAnsi" w:cstheme="minorHAnsi"/>
          <w:szCs w:val="22"/>
          <w:shd w:val="clear" w:color="auto" w:fill="FFFFFF"/>
        </w:rPr>
        <w:t>Dostawy powinny być realizowane w dniach roboczych, od poniedziałku do piątku włącznie, ostatnia dostawa w dniu powinna umożliwić jej odbiór i rozładunek na I zmianie, tj. przed godz. 14:00.</w:t>
      </w:r>
    </w:p>
    <w:p w14:paraId="1E0A4574" w14:textId="471750A8" w:rsidR="00513E5F" w:rsidRPr="00F05D71" w:rsidRDefault="00513E5F" w:rsidP="00A7168F">
      <w:pPr>
        <w:pStyle w:val="Akapitzlist"/>
        <w:numPr>
          <w:ilvl w:val="0"/>
          <w:numId w:val="103"/>
        </w:numPr>
        <w:spacing w:before="80" w:after="80" w:line="240" w:lineRule="auto"/>
        <w:ind w:left="283" w:hanging="425"/>
        <w:contextualSpacing w:val="0"/>
        <w:rPr>
          <w:rFonts w:asciiTheme="minorHAnsi" w:hAnsiTheme="minorHAnsi" w:cstheme="minorHAnsi"/>
          <w:szCs w:val="22"/>
          <w:shd w:val="clear" w:color="auto" w:fill="FFFFFF"/>
        </w:rPr>
      </w:pPr>
      <w:r w:rsidRPr="00513E5F">
        <w:rPr>
          <w:rFonts w:asciiTheme="minorHAnsi" w:hAnsiTheme="minorHAnsi" w:cstheme="minorHAnsi"/>
          <w:szCs w:val="22"/>
          <w:shd w:val="clear" w:color="auto" w:fill="FFFFFF"/>
        </w:rPr>
        <w:t>Przed każdą dostawą Wykonawca zobowiązany jest przesłać awizo, tj. nazwę produktu, ilość, nr rejestracyjny samochodu, imię i nazwisko kierowcy i datę wjazdu. Brak takiego awiza lub zwłoka Wykonawcy w jego wystawieniu wyłącza odpowiedzialność Zamawiającego z tytułu zwłoki z rozładunku.</w:t>
      </w:r>
    </w:p>
    <w:p w14:paraId="533EE152" w14:textId="77777777" w:rsidR="00685FD9" w:rsidRPr="00016336" w:rsidRDefault="00685FD9" w:rsidP="00A7168F">
      <w:pPr>
        <w:pStyle w:val="Akapitzlist"/>
        <w:numPr>
          <w:ilvl w:val="0"/>
          <w:numId w:val="103"/>
        </w:numPr>
        <w:spacing w:before="80" w:after="80" w:line="240" w:lineRule="auto"/>
        <w:ind w:left="283" w:hanging="425"/>
        <w:contextualSpacing w:val="0"/>
        <w:rPr>
          <w:rFonts w:asciiTheme="minorHAnsi" w:hAnsiTheme="minorHAnsi" w:cstheme="minorHAnsi"/>
          <w:szCs w:val="22"/>
          <w:shd w:val="clear" w:color="auto" w:fill="FFFFFF"/>
        </w:rPr>
      </w:pPr>
      <w:r w:rsidRPr="00F05D71">
        <w:rPr>
          <w:rFonts w:asciiTheme="minorHAnsi" w:hAnsiTheme="minorHAnsi" w:cstheme="minorHAnsi"/>
          <w:szCs w:val="22"/>
          <w:shd w:val="clear" w:color="auto" w:fill="FFFFFF"/>
        </w:rPr>
        <w:t xml:space="preserve">Zamawiający zastrzega sobie prawo do nieregularności w określaniu ilości zamawianych produktów oraz różne czasokresy pomiędzy zamówieniami. </w:t>
      </w:r>
      <w:r w:rsidRPr="00F05D71">
        <w:rPr>
          <w:rFonts w:asciiTheme="minorHAnsi" w:hAnsiTheme="minorHAnsi" w:cstheme="minorHAnsi"/>
          <w:szCs w:val="22"/>
          <w:shd w:val="clear" w:color="auto" w:fill="FFFFFF"/>
          <w:lang w:val="pl"/>
        </w:rPr>
        <w:t>Dostawa zrealizowana po uprzednim powiadomieniu Wykonawcy o wstrzymaniu dostaw, rozładowana zostanie dopiero w momencie, gdy nastąpi sytuacja technologiczna umożliwiająca przyjęcie dostawy.</w:t>
      </w:r>
    </w:p>
    <w:p w14:paraId="41A720F1" w14:textId="3A87C72D" w:rsidR="00250EF9" w:rsidRPr="00F05D71" w:rsidRDefault="00250EF9" w:rsidP="00A7168F">
      <w:pPr>
        <w:pStyle w:val="Akapitzlist"/>
        <w:numPr>
          <w:ilvl w:val="0"/>
          <w:numId w:val="103"/>
        </w:numPr>
        <w:spacing w:before="80" w:after="80" w:line="240" w:lineRule="auto"/>
        <w:ind w:left="283" w:hanging="425"/>
        <w:contextualSpacing w:val="0"/>
        <w:rPr>
          <w:rFonts w:asciiTheme="minorHAnsi" w:hAnsiTheme="minorHAnsi" w:cstheme="minorHAnsi"/>
          <w:szCs w:val="22"/>
          <w:shd w:val="clear" w:color="auto" w:fill="FFFFFF"/>
        </w:rPr>
      </w:pPr>
      <w:r>
        <w:rPr>
          <w:rFonts w:asciiTheme="minorHAnsi" w:hAnsiTheme="minorHAnsi" w:cstheme="minorHAnsi"/>
          <w:szCs w:val="22"/>
          <w:shd w:val="clear" w:color="auto" w:fill="FFFFFF"/>
          <w:lang w:val="pl"/>
        </w:rPr>
        <w:t xml:space="preserve">Zamawiający nie dopuszcza realizacji dostaw autocysternami wielokomorowymi (przedziałowymi) ani pojazdami posiadającymi oddzielne komory rozładunkowe. </w:t>
      </w:r>
    </w:p>
    <w:p w14:paraId="5258AA0F" w14:textId="2366F802" w:rsidR="00685FD9" w:rsidRPr="00F05D71" w:rsidRDefault="00685FD9" w:rsidP="00A7168F">
      <w:pPr>
        <w:pStyle w:val="Akapitzlist"/>
        <w:numPr>
          <w:ilvl w:val="0"/>
          <w:numId w:val="103"/>
        </w:numPr>
        <w:spacing w:before="80" w:after="80" w:line="240" w:lineRule="auto"/>
        <w:ind w:left="283" w:hanging="425"/>
        <w:contextualSpacing w:val="0"/>
        <w:rPr>
          <w:rFonts w:asciiTheme="minorHAnsi" w:hAnsiTheme="minorHAnsi" w:cstheme="minorHAnsi"/>
          <w:szCs w:val="22"/>
          <w:shd w:val="clear" w:color="auto" w:fill="FFFFFF"/>
          <w:lang w:val="pl"/>
        </w:rPr>
      </w:pPr>
      <w:r w:rsidRPr="00F05D71">
        <w:rPr>
          <w:rFonts w:asciiTheme="minorHAnsi" w:hAnsiTheme="minorHAnsi" w:cstheme="minorHAnsi"/>
          <w:szCs w:val="22"/>
          <w:shd w:val="clear" w:color="auto" w:fill="FFFFFF"/>
          <w:lang w:val="pl"/>
        </w:rPr>
        <w:t>Wykonawca odpowiada za rozładunek i jego prawidłowy przebieg. Podczas rozładunku</w:t>
      </w:r>
      <w:r w:rsidRPr="00F05D71">
        <w:rPr>
          <w:rFonts w:asciiTheme="minorHAnsi" w:hAnsiTheme="minorHAnsi" w:cstheme="minorHAnsi"/>
          <w:szCs w:val="22"/>
        </w:rPr>
        <w:t xml:space="preserve"> pod koła cysterny będą podkładane kliny, które uniemożliwią jej samodzielny odjazd. Cysterna</w:t>
      </w:r>
      <w:r w:rsidR="00246A07">
        <w:rPr>
          <w:rFonts w:asciiTheme="minorHAnsi" w:hAnsiTheme="minorHAnsi" w:cstheme="minorHAnsi"/>
          <w:szCs w:val="22"/>
        </w:rPr>
        <w:t xml:space="preserve"> musi zostać </w:t>
      </w:r>
      <w:r w:rsidRPr="00F05D71">
        <w:rPr>
          <w:rFonts w:asciiTheme="minorHAnsi" w:hAnsiTheme="minorHAnsi" w:cstheme="minorHAnsi"/>
          <w:szCs w:val="22"/>
        </w:rPr>
        <w:t>uziemi</w:t>
      </w:r>
      <w:r w:rsidR="00246A07">
        <w:rPr>
          <w:rFonts w:asciiTheme="minorHAnsi" w:hAnsiTheme="minorHAnsi" w:cstheme="minorHAnsi"/>
          <w:szCs w:val="22"/>
        </w:rPr>
        <w:t>ona</w:t>
      </w:r>
      <w:r w:rsidRPr="00F05D71">
        <w:rPr>
          <w:rFonts w:asciiTheme="minorHAnsi" w:hAnsiTheme="minorHAnsi" w:cstheme="minorHAnsi"/>
          <w:szCs w:val="22"/>
        </w:rPr>
        <w:t xml:space="preserve"> </w:t>
      </w:r>
      <w:r w:rsidR="00246A07">
        <w:rPr>
          <w:rFonts w:asciiTheme="minorHAnsi" w:hAnsiTheme="minorHAnsi" w:cstheme="minorHAnsi"/>
          <w:szCs w:val="22"/>
        </w:rPr>
        <w:t xml:space="preserve">przed </w:t>
      </w:r>
      <w:r w:rsidRPr="00F05D71">
        <w:rPr>
          <w:rFonts w:asciiTheme="minorHAnsi" w:hAnsiTheme="minorHAnsi" w:cstheme="minorHAnsi"/>
          <w:szCs w:val="22"/>
        </w:rPr>
        <w:t>rozładunk</w:t>
      </w:r>
      <w:r w:rsidR="00246A07">
        <w:rPr>
          <w:rFonts w:asciiTheme="minorHAnsi" w:hAnsiTheme="minorHAnsi" w:cstheme="minorHAnsi"/>
          <w:szCs w:val="22"/>
        </w:rPr>
        <w:t>iem.</w:t>
      </w:r>
    </w:p>
    <w:p w14:paraId="2E80ED33" w14:textId="77777777" w:rsidR="00685FD9" w:rsidRPr="00F05D71" w:rsidRDefault="00685FD9" w:rsidP="00A7168F">
      <w:pPr>
        <w:pStyle w:val="Akapitzlist"/>
        <w:numPr>
          <w:ilvl w:val="0"/>
          <w:numId w:val="103"/>
        </w:numPr>
        <w:spacing w:before="80" w:after="80" w:line="240" w:lineRule="auto"/>
        <w:ind w:left="283" w:hanging="425"/>
        <w:contextualSpacing w:val="0"/>
        <w:rPr>
          <w:rFonts w:asciiTheme="minorHAnsi" w:hAnsiTheme="minorHAnsi" w:cstheme="minorHAnsi"/>
          <w:szCs w:val="22"/>
          <w:shd w:val="clear" w:color="auto" w:fill="FFFFFF"/>
          <w:lang w:val="pl"/>
        </w:rPr>
      </w:pPr>
      <w:r w:rsidRPr="00F05D71">
        <w:rPr>
          <w:rFonts w:asciiTheme="minorHAnsi" w:hAnsiTheme="minorHAnsi" w:cstheme="minorHAnsi"/>
          <w:szCs w:val="22"/>
          <w:shd w:val="clear" w:color="auto" w:fill="FFFFFF"/>
          <w:lang w:val="pl"/>
        </w:rPr>
        <w:t>Za konsekwencje niedopasowanego wyposażenia przedstawiciela Wykonawcy do instalacji Zamawiającego i związane z tym zagrożenia i zdarzenia wypadkowe będzie odpowiadał Wykonawca.</w:t>
      </w:r>
    </w:p>
    <w:p w14:paraId="231878A6" w14:textId="2BBB86E9" w:rsidR="00685FD9" w:rsidRPr="00D43164" w:rsidRDefault="00246A07" w:rsidP="00A7168F">
      <w:pPr>
        <w:pStyle w:val="Akapitzlist"/>
        <w:numPr>
          <w:ilvl w:val="0"/>
          <w:numId w:val="103"/>
        </w:numPr>
        <w:spacing w:before="80" w:after="80" w:line="240" w:lineRule="auto"/>
        <w:ind w:left="283" w:hanging="425"/>
        <w:contextualSpacing w:val="0"/>
        <w:rPr>
          <w:rFonts w:asciiTheme="minorHAnsi" w:hAnsiTheme="minorHAnsi" w:cstheme="minorHAnsi"/>
          <w:szCs w:val="22"/>
          <w:shd w:val="clear" w:color="auto" w:fill="FFFFFF"/>
          <w:lang w:val="pl"/>
        </w:rPr>
      </w:pPr>
      <w:r>
        <w:rPr>
          <w:rFonts w:asciiTheme="minorHAnsi" w:hAnsiTheme="minorHAnsi" w:cstheme="minorHAnsi"/>
          <w:szCs w:val="22"/>
          <w:shd w:val="clear" w:color="auto" w:fill="FFFFFF"/>
        </w:rPr>
        <w:t xml:space="preserve">Wykonawca jest zobowiązany do dołączania do każdej dostawy Świadectwa Jakości. Dodatkowo wraz z pierwszą dostawą Wykonawca zobowiązany jest </w:t>
      </w:r>
      <w:r w:rsidRPr="00D43164">
        <w:rPr>
          <w:rFonts w:asciiTheme="minorHAnsi" w:hAnsiTheme="minorHAnsi" w:cstheme="minorHAnsi"/>
          <w:szCs w:val="22"/>
          <w:shd w:val="clear" w:color="auto" w:fill="FFFFFF"/>
        </w:rPr>
        <w:t xml:space="preserve">przekazać </w:t>
      </w:r>
      <w:r w:rsidR="00685FD9" w:rsidRPr="00D43164">
        <w:rPr>
          <w:rFonts w:asciiTheme="minorHAnsi" w:hAnsiTheme="minorHAnsi" w:cstheme="minorHAnsi"/>
          <w:szCs w:val="22"/>
          <w:shd w:val="clear" w:color="auto" w:fill="FFFFFF"/>
        </w:rPr>
        <w:t>aktualną kartę charakterystyki</w:t>
      </w:r>
      <w:r w:rsidRPr="00D43164">
        <w:rPr>
          <w:rFonts w:asciiTheme="minorHAnsi" w:hAnsiTheme="minorHAnsi" w:cstheme="minorHAnsi"/>
          <w:szCs w:val="22"/>
          <w:shd w:val="clear" w:color="auto" w:fill="FFFFFF"/>
        </w:rPr>
        <w:t>, zawierającą</w:t>
      </w:r>
      <w:r w:rsidR="00685FD9" w:rsidRPr="00D43164">
        <w:rPr>
          <w:rFonts w:asciiTheme="minorHAnsi" w:hAnsiTheme="minorHAnsi" w:cstheme="minorHAnsi"/>
          <w:szCs w:val="22"/>
          <w:shd w:val="clear" w:color="auto" w:fill="FFFFFF"/>
        </w:rPr>
        <w:t xml:space="preserve"> scenariusz narażenia obejmujący </w:t>
      </w:r>
      <w:r w:rsidR="00685FD9" w:rsidRPr="00D43164">
        <w:rPr>
          <w:rFonts w:asciiTheme="minorHAnsi" w:hAnsiTheme="minorHAnsi" w:cstheme="minorHAnsi"/>
          <w:szCs w:val="22"/>
          <w:shd w:val="clear" w:color="auto" w:fill="FFFFFF"/>
          <w:lang w:val="pl"/>
        </w:rPr>
        <w:t xml:space="preserve">zastosowanie </w:t>
      </w:r>
      <w:r w:rsidRPr="00D43164">
        <w:rPr>
          <w:rFonts w:asciiTheme="minorHAnsi" w:hAnsiTheme="minorHAnsi" w:cstheme="minorHAnsi"/>
          <w:szCs w:val="22"/>
          <w:shd w:val="clear" w:color="auto" w:fill="FFFFFF"/>
          <w:lang w:val="pl"/>
        </w:rPr>
        <w:t xml:space="preserve">u </w:t>
      </w:r>
      <w:r w:rsidR="00685FD9" w:rsidRPr="00D43164">
        <w:rPr>
          <w:rFonts w:asciiTheme="minorHAnsi" w:hAnsiTheme="minorHAnsi" w:cstheme="minorHAnsi"/>
          <w:szCs w:val="22"/>
          <w:shd w:val="clear" w:color="auto" w:fill="FFFFFF"/>
          <w:lang w:val="pl"/>
        </w:rPr>
        <w:t>Zamawiającego oraz specyfikację techniczną</w:t>
      </w:r>
      <w:r w:rsidRPr="00D43164">
        <w:rPr>
          <w:rFonts w:asciiTheme="minorHAnsi" w:hAnsiTheme="minorHAnsi" w:cstheme="minorHAnsi"/>
          <w:szCs w:val="22"/>
          <w:shd w:val="clear" w:color="auto" w:fill="FFFFFF"/>
          <w:lang w:val="pl"/>
        </w:rPr>
        <w:t xml:space="preserve"> produktu</w:t>
      </w:r>
      <w:r w:rsidR="00685FD9" w:rsidRPr="00D43164">
        <w:rPr>
          <w:rFonts w:asciiTheme="minorHAnsi" w:hAnsiTheme="minorHAnsi" w:cstheme="minorHAnsi"/>
          <w:szCs w:val="22"/>
          <w:shd w:val="clear" w:color="auto" w:fill="FFFFFF"/>
          <w:lang w:val="pl"/>
        </w:rPr>
        <w:t>.</w:t>
      </w:r>
    </w:p>
    <w:p w14:paraId="7CD937D7" w14:textId="77777777" w:rsidR="00685FD9" w:rsidRPr="00F05D71" w:rsidRDefault="00685FD9" w:rsidP="00A7168F">
      <w:pPr>
        <w:pStyle w:val="Akapitzlist"/>
        <w:numPr>
          <w:ilvl w:val="0"/>
          <w:numId w:val="103"/>
        </w:numPr>
        <w:spacing w:before="80" w:after="80" w:line="240" w:lineRule="auto"/>
        <w:ind w:left="283" w:hanging="425"/>
        <w:contextualSpacing w:val="0"/>
        <w:rPr>
          <w:rFonts w:asciiTheme="minorHAnsi" w:hAnsiTheme="minorHAnsi" w:cstheme="minorHAnsi"/>
          <w:szCs w:val="22"/>
          <w:shd w:val="clear" w:color="auto" w:fill="FFFFFF"/>
        </w:rPr>
      </w:pPr>
      <w:r w:rsidRPr="00F05D71">
        <w:rPr>
          <w:rFonts w:asciiTheme="minorHAnsi" w:hAnsiTheme="minorHAnsi" w:cstheme="minorHAnsi"/>
          <w:szCs w:val="22"/>
          <w:shd w:val="clear" w:color="auto" w:fill="FFFFFF"/>
          <w:lang w:val="pl"/>
        </w:rPr>
        <w:t>W przypadku zmiany treści w karcie charakterystyki lub wygaśnięciu terminu ważności karty, Wykonawca zobowiązuje się dostarczyć nową aktualną kartę charakterystyki, przy kolejnej dostawie</w:t>
      </w:r>
      <w:r w:rsidRPr="00F05D71">
        <w:rPr>
          <w:rFonts w:asciiTheme="minorHAnsi" w:hAnsiTheme="minorHAnsi" w:cstheme="minorHAnsi"/>
          <w:szCs w:val="22"/>
          <w:shd w:val="clear" w:color="auto" w:fill="FFFFFF"/>
        </w:rPr>
        <w:t>.</w:t>
      </w:r>
    </w:p>
    <w:p w14:paraId="34403482" w14:textId="77777777" w:rsidR="00685FD9" w:rsidRPr="00F05D71" w:rsidRDefault="00685FD9" w:rsidP="00A7168F">
      <w:pPr>
        <w:pStyle w:val="Akapitzlist"/>
        <w:keepNext/>
        <w:numPr>
          <w:ilvl w:val="0"/>
          <w:numId w:val="102"/>
        </w:numPr>
        <w:spacing w:before="80" w:after="80" w:line="240" w:lineRule="auto"/>
        <w:ind w:left="284" w:hanging="284"/>
        <w:contextualSpacing w:val="0"/>
        <w:jc w:val="left"/>
        <w:rPr>
          <w:rFonts w:asciiTheme="minorHAnsi" w:hAnsiTheme="minorHAnsi" w:cstheme="minorHAnsi"/>
          <w:szCs w:val="22"/>
          <w:shd w:val="clear" w:color="auto" w:fill="FFFFFF"/>
          <w:lang w:val="pl"/>
        </w:rPr>
      </w:pPr>
      <w:r w:rsidRPr="00F05D71">
        <w:rPr>
          <w:rFonts w:asciiTheme="minorHAnsi" w:hAnsiTheme="minorHAnsi" w:cstheme="minorHAnsi"/>
          <w:b/>
          <w:szCs w:val="22"/>
          <w:shd w:val="clear" w:color="auto" w:fill="FFFFFF"/>
          <w:lang w:val="pl"/>
        </w:rPr>
        <w:t>OPIS INSTALACJI ROZŁADUNKOWEJ</w:t>
      </w:r>
      <w:r w:rsidRPr="00F05D71">
        <w:rPr>
          <w:rFonts w:asciiTheme="minorHAnsi" w:hAnsiTheme="minorHAnsi" w:cstheme="minorHAnsi"/>
          <w:szCs w:val="22"/>
          <w:shd w:val="clear" w:color="auto" w:fill="FFFFFF"/>
          <w:lang w:val="pl"/>
        </w:rPr>
        <w:t xml:space="preserve">: </w:t>
      </w:r>
    </w:p>
    <w:p w14:paraId="1E2B2D61" w14:textId="77777777" w:rsidR="00685FD9" w:rsidRPr="00F05D71" w:rsidRDefault="00685FD9" w:rsidP="00A7168F">
      <w:pPr>
        <w:pStyle w:val="Akapitzlist"/>
        <w:numPr>
          <w:ilvl w:val="0"/>
          <w:numId w:val="104"/>
        </w:numPr>
        <w:spacing w:before="80" w:after="80" w:line="240" w:lineRule="auto"/>
        <w:ind w:left="284" w:hanging="426"/>
        <w:contextualSpacing w:val="0"/>
        <w:rPr>
          <w:rFonts w:asciiTheme="minorHAnsi" w:hAnsiTheme="minorHAnsi" w:cstheme="minorHAnsi"/>
          <w:szCs w:val="22"/>
        </w:rPr>
      </w:pPr>
      <w:r w:rsidRPr="00F05D71">
        <w:rPr>
          <w:rFonts w:asciiTheme="minorHAnsi" w:hAnsiTheme="minorHAnsi" w:cstheme="minorHAnsi"/>
          <w:szCs w:val="22"/>
        </w:rPr>
        <w:t>Na instalacji roztworu wody amoniakalnej wykonany jest układ rozładunkowy dla transportu samochodowego. Instalacja rozładunkowa jest wykonana, jako urządzenie NO i wyposażona jest w wahadło gazowe. Rozładunek odbywa się w procesie hermetycznym.</w:t>
      </w:r>
    </w:p>
    <w:p w14:paraId="7978A705" w14:textId="77777777" w:rsidR="00685FD9" w:rsidRPr="00F05D71" w:rsidRDefault="00685FD9" w:rsidP="00A7168F">
      <w:pPr>
        <w:pStyle w:val="Akapitzlist"/>
        <w:numPr>
          <w:ilvl w:val="0"/>
          <w:numId w:val="104"/>
        </w:numPr>
        <w:spacing w:before="80" w:after="80" w:line="240" w:lineRule="auto"/>
        <w:ind w:left="284" w:hanging="426"/>
        <w:contextualSpacing w:val="0"/>
        <w:rPr>
          <w:rFonts w:asciiTheme="minorHAnsi" w:hAnsiTheme="minorHAnsi" w:cstheme="minorHAnsi"/>
          <w:szCs w:val="22"/>
        </w:rPr>
      </w:pPr>
      <w:r w:rsidRPr="00F05D71">
        <w:rPr>
          <w:rFonts w:asciiTheme="minorHAnsi" w:hAnsiTheme="minorHAnsi" w:cstheme="minorHAnsi"/>
          <w:szCs w:val="22"/>
        </w:rPr>
        <w:t>Układ rozładunkowy przystosowany został do prowadzenia rozładunku 24% roztworu wody amoniakalnej.</w:t>
      </w:r>
    </w:p>
    <w:p w14:paraId="24AC6148" w14:textId="77777777" w:rsidR="00685FD9" w:rsidRPr="00F05D71" w:rsidRDefault="00685FD9" w:rsidP="00A7168F">
      <w:pPr>
        <w:pStyle w:val="Akapitzlist"/>
        <w:numPr>
          <w:ilvl w:val="0"/>
          <w:numId w:val="104"/>
        </w:numPr>
        <w:spacing w:before="80" w:after="80" w:line="240" w:lineRule="auto"/>
        <w:ind w:left="284" w:hanging="426"/>
        <w:contextualSpacing w:val="0"/>
        <w:rPr>
          <w:rFonts w:asciiTheme="minorHAnsi" w:hAnsiTheme="minorHAnsi" w:cstheme="minorHAnsi"/>
          <w:szCs w:val="22"/>
        </w:rPr>
      </w:pPr>
      <w:r w:rsidRPr="00F05D71">
        <w:rPr>
          <w:rFonts w:asciiTheme="minorHAnsi" w:hAnsiTheme="minorHAnsi" w:cstheme="minorHAnsi"/>
          <w:szCs w:val="22"/>
        </w:rPr>
        <w:t xml:space="preserve">Przyjęcie dostawy autocysternami: </w:t>
      </w:r>
    </w:p>
    <w:p w14:paraId="041CC161" w14:textId="77777777" w:rsidR="00685FD9" w:rsidRPr="00F05D71" w:rsidRDefault="00685FD9" w:rsidP="00685FD9">
      <w:pPr>
        <w:pStyle w:val="Akapitzlist"/>
        <w:numPr>
          <w:ilvl w:val="0"/>
          <w:numId w:val="105"/>
        </w:numPr>
        <w:spacing w:after="160" w:line="259" w:lineRule="auto"/>
        <w:ind w:left="709" w:hanging="425"/>
        <w:rPr>
          <w:rFonts w:asciiTheme="minorHAnsi" w:eastAsia="Calibri" w:hAnsiTheme="minorHAnsi" w:cstheme="minorHAnsi"/>
          <w:szCs w:val="22"/>
        </w:rPr>
      </w:pPr>
      <w:r w:rsidRPr="00F05D71">
        <w:rPr>
          <w:rFonts w:asciiTheme="minorHAnsi" w:eastAsia="Calibri" w:hAnsiTheme="minorHAnsi" w:cstheme="minorHAnsi"/>
          <w:szCs w:val="22"/>
        </w:rPr>
        <w:t xml:space="preserve">stacja rozładunkowa </w:t>
      </w:r>
      <w:r w:rsidRPr="00F05D71">
        <w:rPr>
          <w:rFonts w:asciiTheme="minorHAnsi" w:hAnsiTheme="minorHAnsi" w:cstheme="minorHAnsi"/>
          <w:szCs w:val="22"/>
        </w:rPr>
        <w:t xml:space="preserve">roztworu wody amoniakalnej przystosowana jest do rozładunku </w:t>
      </w:r>
      <w:r w:rsidRPr="00F05D71">
        <w:rPr>
          <w:rFonts w:asciiTheme="minorHAnsi" w:eastAsia="Calibri" w:hAnsiTheme="minorHAnsi" w:cstheme="minorHAnsi"/>
          <w:szCs w:val="22"/>
        </w:rPr>
        <w:t>autocystern. Zawiera 2 pompy rozładunkowe o maksymalnej wydajności 25 m</w:t>
      </w:r>
      <w:r w:rsidRPr="00F05D71">
        <w:rPr>
          <w:rFonts w:asciiTheme="minorHAnsi" w:eastAsia="Calibri" w:hAnsiTheme="minorHAnsi" w:cstheme="minorHAnsi"/>
          <w:szCs w:val="22"/>
          <w:vertAlign w:val="superscript"/>
        </w:rPr>
        <w:t>3</w:t>
      </w:r>
      <w:r w:rsidRPr="00F05D71">
        <w:rPr>
          <w:rFonts w:asciiTheme="minorHAnsi" w:eastAsia="Calibri" w:hAnsiTheme="minorHAnsi" w:cstheme="minorHAnsi"/>
          <w:szCs w:val="22"/>
        </w:rPr>
        <w:t>/h, co umożliwiać będzie rozładunek autocysterny (~24 m</w:t>
      </w:r>
      <w:r w:rsidRPr="00F05D71">
        <w:rPr>
          <w:rFonts w:asciiTheme="minorHAnsi" w:eastAsia="Calibri" w:hAnsiTheme="minorHAnsi" w:cstheme="minorHAnsi"/>
          <w:szCs w:val="22"/>
          <w:vertAlign w:val="superscript"/>
        </w:rPr>
        <w:t>3</w:t>
      </w:r>
      <w:r w:rsidRPr="00F05D71">
        <w:rPr>
          <w:rFonts w:asciiTheme="minorHAnsi" w:eastAsia="Calibri" w:hAnsiTheme="minorHAnsi" w:cstheme="minorHAnsi"/>
          <w:szCs w:val="22"/>
        </w:rPr>
        <w:t xml:space="preserve">) w czasie ok. 1 godziny. </w:t>
      </w:r>
    </w:p>
    <w:p w14:paraId="0988B4CD" w14:textId="50830158" w:rsidR="002175D2" w:rsidRDefault="002175D2" w:rsidP="00685FD9">
      <w:pPr>
        <w:pStyle w:val="Akapitzlist"/>
        <w:numPr>
          <w:ilvl w:val="0"/>
          <w:numId w:val="105"/>
        </w:numPr>
        <w:spacing w:after="160" w:line="259" w:lineRule="auto"/>
        <w:ind w:left="709" w:hanging="425"/>
        <w:rPr>
          <w:rFonts w:asciiTheme="minorHAnsi" w:eastAsia="Calibri" w:hAnsiTheme="minorHAnsi" w:cstheme="minorHAnsi"/>
          <w:szCs w:val="22"/>
        </w:rPr>
      </w:pPr>
      <w:r w:rsidRPr="00F05D71">
        <w:rPr>
          <w:rFonts w:asciiTheme="minorHAnsi" w:eastAsia="Calibri" w:hAnsiTheme="minorHAnsi" w:cstheme="minorHAnsi"/>
          <w:szCs w:val="22"/>
        </w:rPr>
        <w:t xml:space="preserve">Zamawiający dopuszcza </w:t>
      </w:r>
      <w:r w:rsidR="00246A07">
        <w:rPr>
          <w:rFonts w:asciiTheme="minorHAnsi" w:eastAsia="Calibri" w:hAnsiTheme="minorHAnsi" w:cstheme="minorHAnsi"/>
          <w:szCs w:val="22"/>
        </w:rPr>
        <w:t xml:space="preserve">możliwość </w:t>
      </w:r>
      <w:r w:rsidRPr="00F05D71">
        <w:rPr>
          <w:rFonts w:asciiTheme="minorHAnsi" w:eastAsia="Calibri" w:hAnsiTheme="minorHAnsi" w:cstheme="minorHAnsi"/>
          <w:szCs w:val="22"/>
        </w:rPr>
        <w:t>użyci</w:t>
      </w:r>
      <w:r w:rsidR="00246A07">
        <w:rPr>
          <w:rFonts w:asciiTheme="minorHAnsi" w:eastAsia="Calibri" w:hAnsiTheme="minorHAnsi" w:cstheme="minorHAnsi"/>
          <w:szCs w:val="22"/>
        </w:rPr>
        <w:t>a</w:t>
      </w:r>
      <w:r w:rsidRPr="00F05D71">
        <w:rPr>
          <w:rFonts w:asciiTheme="minorHAnsi" w:eastAsia="Calibri" w:hAnsiTheme="minorHAnsi" w:cstheme="minorHAnsi"/>
          <w:szCs w:val="22"/>
        </w:rPr>
        <w:t xml:space="preserve"> innych pomp do rozładunku niż będące na wyposażeniu Zamawiającego, o wydajności mniejszej niż 25</w:t>
      </w:r>
      <w:r w:rsidR="00246A07" w:rsidRPr="00246A07">
        <w:rPr>
          <w:rFonts w:asciiTheme="minorHAnsi" w:eastAsia="Calibri" w:hAnsiTheme="minorHAnsi" w:cstheme="minorHAnsi"/>
          <w:szCs w:val="22"/>
        </w:rPr>
        <w:t xml:space="preserve"> m</w:t>
      </w:r>
      <w:r w:rsidR="00246A07" w:rsidRPr="00246A07">
        <w:rPr>
          <w:rFonts w:asciiTheme="minorHAnsi" w:eastAsia="Calibri" w:hAnsiTheme="minorHAnsi" w:cstheme="minorHAnsi"/>
          <w:szCs w:val="22"/>
          <w:vertAlign w:val="superscript"/>
        </w:rPr>
        <w:t>3</w:t>
      </w:r>
      <w:r w:rsidRPr="00F05D71">
        <w:rPr>
          <w:rFonts w:asciiTheme="minorHAnsi" w:eastAsia="Calibri" w:hAnsiTheme="minorHAnsi" w:cstheme="minorHAnsi"/>
          <w:szCs w:val="22"/>
        </w:rPr>
        <w:t>/h.</w:t>
      </w:r>
    </w:p>
    <w:p w14:paraId="1353A9C4" w14:textId="454B18E3" w:rsidR="00246A07" w:rsidRDefault="00246A07" w:rsidP="00685FD9">
      <w:pPr>
        <w:pStyle w:val="Akapitzlist"/>
        <w:numPr>
          <w:ilvl w:val="0"/>
          <w:numId w:val="105"/>
        </w:numPr>
        <w:spacing w:after="160" w:line="259" w:lineRule="auto"/>
        <w:ind w:left="709" w:hanging="425"/>
        <w:rPr>
          <w:rFonts w:asciiTheme="minorHAnsi" w:eastAsia="Calibri" w:hAnsiTheme="minorHAnsi" w:cstheme="minorHAnsi"/>
          <w:szCs w:val="22"/>
        </w:rPr>
      </w:pPr>
      <w:r>
        <w:rPr>
          <w:rFonts w:asciiTheme="minorHAnsi" w:eastAsia="Calibri" w:hAnsiTheme="minorHAnsi" w:cstheme="minorHAnsi"/>
          <w:szCs w:val="22"/>
        </w:rPr>
        <w:lastRenderedPageBreak/>
        <w:t xml:space="preserve">Zamawiający dopuszcza możliwość prowadzenia rozładunku z autocysterny przy wykorzystaniu sprężonego powietrza (metoda nadciśnieniowa), polegającego na wytworzeniu nadciśnienia w zbiorniku autocysterny w celu przetłoczenia produktu do instalacji Zamawiającego. </w:t>
      </w:r>
    </w:p>
    <w:p w14:paraId="0B4AAB6E" w14:textId="77777777" w:rsidR="00246A07" w:rsidRPr="00F05D71" w:rsidRDefault="00246A07" w:rsidP="00016336">
      <w:pPr>
        <w:pStyle w:val="Akapitzlist"/>
        <w:spacing w:after="160" w:line="259" w:lineRule="auto"/>
        <w:ind w:left="709"/>
        <w:rPr>
          <w:rFonts w:asciiTheme="minorHAnsi" w:eastAsia="Calibri" w:hAnsiTheme="minorHAnsi" w:cstheme="minorHAnsi"/>
          <w:szCs w:val="22"/>
        </w:rPr>
      </w:pPr>
    </w:p>
    <w:p w14:paraId="70E5A303" w14:textId="77777777" w:rsidR="00685FD9" w:rsidRPr="00F05D71" w:rsidRDefault="00685FD9" w:rsidP="00255EF1">
      <w:pPr>
        <w:pStyle w:val="Akapitzlist"/>
        <w:keepNext/>
        <w:keepLines/>
        <w:numPr>
          <w:ilvl w:val="0"/>
          <w:numId w:val="104"/>
        </w:numPr>
        <w:spacing w:before="120" w:after="120" w:line="240" w:lineRule="auto"/>
        <w:ind w:left="283" w:hanging="425"/>
        <w:contextualSpacing w:val="0"/>
        <w:rPr>
          <w:rFonts w:asciiTheme="minorHAnsi" w:eastAsia="Calibri" w:hAnsiTheme="minorHAnsi" w:cstheme="minorHAnsi"/>
          <w:szCs w:val="22"/>
        </w:rPr>
      </w:pPr>
      <w:r w:rsidRPr="00F05D71">
        <w:rPr>
          <w:rFonts w:asciiTheme="minorHAnsi" w:hAnsiTheme="minorHAnsi" w:cstheme="minorHAnsi"/>
          <w:szCs w:val="22"/>
        </w:rPr>
        <w:t>Param</w:t>
      </w:r>
      <w:r w:rsidRPr="00F05D71">
        <w:rPr>
          <w:rFonts w:asciiTheme="minorHAnsi" w:eastAsia="Calibri" w:hAnsiTheme="minorHAnsi" w:cstheme="minorHAnsi"/>
          <w:szCs w:val="22"/>
        </w:rPr>
        <w:t>etry techniczne przyłącza instalacji rozładowczej autocysterny</w:t>
      </w:r>
    </w:p>
    <w:tbl>
      <w:tblPr>
        <w:tblStyle w:val="Tabela-Siatka"/>
        <w:tblW w:w="0" w:type="auto"/>
        <w:tblInd w:w="284" w:type="dxa"/>
        <w:tblLook w:val="04A0" w:firstRow="1" w:lastRow="0" w:firstColumn="1" w:lastColumn="0" w:noHBand="0" w:noVBand="1"/>
      </w:tblPr>
      <w:tblGrid>
        <w:gridCol w:w="3680"/>
        <w:gridCol w:w="5098"/>
      </w:tblGrid>
      <w:tr w:rsidR="00685FD9" w:rsidRPr="00F05D71" w14:paraId="1A4A239F" w14:textId="77777777" w:rsidTr="008C187C">
        <w:trPr>
          <w:trHeight w:val="340"/>
        </w:trPr>
        <w:tc>
          <w:tcPr>
            <w:tcW w:w="3680" w:type="dxa"/>
            <w:vAlign w:val="center"/>
          </w:tcPr>
          <w:p w14:paraId="34AB9251" w14:textId="77777777" w:rsidR="00685FD9" w:rsidRPr="00F05D71" w:rsidRDefault="00685FD9" w:rsidP="00255EF1">
            <w:pPr>
              <w:pStyle w:val="Akapitzlist"/>
              <w:keepNext/>
              <w:keepLines/>
              <w:ind w:left="0"/>
              <w:contextualSpacing w:val="0"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F05D71">
              <w:rPr>
                <w:rFonts w:asciiTheme="minorHAnsi" w:hAnsiTheme="minorHAnsi" w:cstheme="minorHAnsi"/>
                <w:b/>
                <w:szCs w:val="22"/>
                <w:lang w:eastAsia="x-none"/>
              </w:rPr>
              <w:t>Wyszczególnienie</w:t>
            </w:r>
          </w:p>
        </w:tc>
        <w:tc>
          <w:tcPr>
            <w:tcW w:w="5098" w:type="dxa"/>
            <w:vAlign w:val="center"/>
          </w:tcPr>
          <w:p w14:paraId="3518FA61" w14:textId="77777777" w:rsidR="00685FD9" w:rsidRPr="00F05D71" w:rsidRDefault="00685FD9" w:rsidP="00255EF1">
            <w:pPr>
              <w:pStyle w:val="Akapitzlist"/>
              <w:keepNext/>
              <w:keepLines/>
              <w:ind w:left="0"/>
              <w:contextualSpacing w:val="0"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F05D71">
              <w:rPr>
                <w:rFonts w:asciiTheme="minorHAnsi" w:hAnsiTheme="minorHAnsi" w:cstheme="minorHAnsi"/>
                <w:b/>
                <w:szCs w:val="22"/>
                <w:lang w:eastAsia="x-none"/>
              </w:rPr>
              <w:t>Parametr</w:t>
            </w:r>
          </w:p>
        </w:tc>
      </w:tr>
      <w:tr w:rsidR="00685FD9" w:rsidRPr="00F05D71" w14:paraId="021EE5C0" w14:textId="77777777" w:rsidTr="008C187C">
        <w:trPr>
          <w:trHeight w:val="340"/>
        </w:trPr>
        <w:tc>
          <w:tcPr>
            <w:tcW w:w="3680" w:type="dxa"/>
            <w:vAlign w:val="center"/>
          </w:tcPr>
          <w:p w14:paraId="29455012" w14:textId="77777777" w:rsidR="00685FD9" w:rsidRPr="00F05D71" w:rsidRDefault="00685FD9" w:rsidP="008C187C">
            <w:pPr>
              <w:pStyle w:val="Akapitzlist"/>
              <w:ind w:left="0"/>
              <w:contextualSpacing w:val="0"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F05D71">
              <w:rPr>
                <w:rFonts w:asciiTheme="minorHAnsi" w:hAnsiTheme="minorHAnsi" w:cstheme="minorHAnsi"/>
                <w:szCs w:val="22"/>
              </w:rPr>
              <w:t>Średnica węża rozładunkowego:</w:t>
            </w:r>
          </w:p>
        </w:tc>
        <w:tc>
          <w:tcPr>
            <w:tcW w:w="5098" w:type="dxa"/>
            <w:vAlign w:val="center"/>
          </w:tcPr>
          <w:p w14:paraId="631D9D0D" w14:textId="77777777" w:rsidR="00685FD9" w:rsidRPr="00F05D71" w:rsidRDefault="00685FD9" w:rsidP="008C187C">
            <w:pPr>
              <w:pStyle w:val="Akapitzlist"/>
              <w:ind w:left="0"/>
              <w:contextualSpacing w:val="0"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F05D71">
              <w:rPr>
                <w:rFonts w:asciiTheme="minorHAnsi" w:hAnsiTheme="minorHAnsi" w:cstheme="minorHAnsi"/>
                <w:szCs w:val="22"/>
                <w:lang w:eastAsia="x-none"/>
              </w:rPr>
              <w:t xml:space="preserve">DN80 </w:t>
            </w:r>
          </w:p>
        </w:tc>
      </w:tr>
      <w:tr w:rsidR="00685FD9" w:rsidRPr="00F05D71" w14:paraId="05B3AA38" w14:textId="77777777" w:rsidTr="008C187C">
        <w:trPr>
          <w:trHeight w:val="340"/>
        </w:trPr>
        <w:tc>
          <w:tcPr>
            <w:tcW w:w="3680" w:type="dxa"/>
            <w:vAlign w:val="center"/>
          </w:tcPr>
          <w:p w14:paraId="7660AB0C" w14:textId="77777777" w:rsidR="00685FD9" w:rsidRPr="00F05D71" w:rsidRDefault="00685FD9" w:rsidP="008C187C">
            <w:pPr>
              <w:pStyle w:val="Akapitzlist"/>
              <w:ind w:left="0"/>
              <w:contextualSpacing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05D71">
              <w:rPr>
                <w:rFonts w:asciiTheme="minorHAnsi" w:hAnsiTheme="minorHAnsi" w:cstheme="minorHAnsi"/>
                <w:szCs w:val="22"/>
              </w:rPr>
              <w:t>Średnica węża oparowego:</w:t>
            </w:r>
          </w:p>
        </w:tc>
        <w:tc>
          <w:tcPr>
            <w:tcW w:w="5098" w:type="dxa"/>
            <w:vAlign w:val="center"/>
          </w:tcPr>
          <w:p w14:paraId="758EE352" w14:textId="77777777" w:rsidR="00685FD9" w:rsidRPr="00F05D71" w:rsidRDefault="00685FD9" w:rsidP="008C187C">
            <w:pPr>
              <w:pStyle w:val="Akapitzlist"/>
              <w:ind w:left="0"/>
              <w:contextualSpacing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x-none"/>
              </w:rPr>
            </w:pPr>
            <w:r w:rsidRPr="00F05D71">
              <w:rPr>
                <w:rFonts w:asciiTheme="minorHAnsi" w:hAnsiTheme="minorHAnsi" w:cstheme="minorHAnsi"/>
                <w:szCs w:val="22"/>
                <w:lang w:eastAsia="x-none"/>
              </w:rPr>
              <w:t xml:space="preserve">DN50 </w:t>
            </w:r>
          </w:p>
        </w:tc>
      </w:tr>
      <w:tr w:rsidR="00685FD9" w:rsidRPr="00F05D71" w14:paraId="2DC7A018" w14:textId="77777777" w:rsidTr="008C187C">
        <w:trPr>
          <w:trHeight w:val="340"/>
        </w:trPr>
        <w:tc>
          <w:tcPr>
            <w:tcW w:w="3680" w:type="dxa"/>
            <w:vAlign w:val="center"/>
          </w:tcPr>
          <w:p w14:paraId="5895C956" w14:textId="77777777" w:rsidR="00685FD9" w:rsidRPr="00F05D71" w:rsidRDefault="00685FD9" w:rsidP="008C187C">
            <w:pPr>
              <w:pStyle w:val="Akapitzlist"/>
              <w:ind w:left="0"/>
              <w:contextualSpacing w:val="0"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F05D71">
              <w:rPr>
                <w:rFonts w:asciiTheme="minorHAnsi" w:hAnsiTheme="minorHAnsi" w:cstheme="minorHAnsi"/>
                <w:szCs w:val="22"/>
              </w:rPr>
              <w:t>Typ złączki przyłącza Zamawiającego</w:t>
            </w:r>
          </w:p>
        </w:tc>
        <w:tc>
          <w:tcPr>
            <w:tcW w:w="5098" w:type="dxa"/>
            <w:vAlign w:val="center"/>
          </w:tcPr>
          <w:p w14:paraId="0559BB6B" w14:textId="77777777" w:rsidR="00685FD9" w:rsidRPr="00F05D71" w:rsidRDefault="00685FD9" w:rsidP="008C187C">
            <w:pPr>
              <w:pStyle w:val="Akapitzlist"/>
              <w:ind w:left="0"/>
              <w:contextualSpacing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x-none"/>
              </w:rPr>
            </w:pPr>
            <w:r w:rsidRPr="00F05D71">
              <w:rPr>
                <w:rFonts w:asciiTheme="minorHAnsi" w:hAnsiTheme="minorHAnsi" w:cstheme="minorHAnsi"/>
                <w:szCs w:val="22"/>
                <w:lang w:eastAsia="x-none"/>
              </w:rPr>
              <w:t xml:space="preserve">DN80 ze złączem DDC (producent Mann tek) </w:t>
            </w:r>
          </w:p>
          <w:p w14:paraId="5E779CCF" w14:textId="77777777" w:rsidR="00685FD9" w:rsidRPr="00F05D71" w:rsidRDefault="00685FD9" w:rsidP="008C187C">
            <w:pPr>
              <w:pStyle w:val="Akapitzlist"/>
              <w:ind w:left="0"/>
              <w:contextualSpacing w:val="0"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F05D71">
              <w:rPr>
                <w:rFonts w:asciiTheme="minorHAnsi" w:hAnsiTheme="minorHAnsi" w:cstheme="minorHAnsi"/>
                <w:szCs w:val="22"/>
                <w:lang w:eastAsia="x-none"/>
              </w:rPr>
              <w:t>DN50 ze złączem DDC (producent Mann tek)</w:t>
            </w:r>
          </w:p>
        </w:tc>
      </w:tr>
    </w:tbl>
    <w:p w14:paraId="5E558BF6" w14:textId="77777777" w:rsidR="00685FD9" w:rsidRPr="00F05D71" w:rsidRDefault="00685FD9" w:rsidP="00685FD9">
      <w:pPr>
        <w:pStyle w:val="Akapitzlist"/>
        <w:numPr>
          <w:ilvl w:val="0"/>
          <w:numId w:val="104"/>
        </w:numPr>
        <w:spacing w:before="120" w:after="120" w:line="240" w:lineRule="auto"/>
        <w:ind w:left="283" w:hanging="425"/>
        <w:contextualSpacing w:val="0"/>
        <w:rPr>
          <w:rFonts w:asciiTheme="minorHAnsi" w:eastAsia="Calibri" w:hAnsiTheme="minorHAnsi" w:cstheme="minorHAnsi"/>
          <w:szCs w:val="22"/>
        </w:rPr>
      </w:pPr>
      <w:r w:rsidRPr="00F05D71">
        <w:rPr>
          <w:rFonts w:asciiTheme="minorHAnsi" w:eastAsia="Calibri" w:hAnsiTheme="minorHAnsi" w:cstheme="minorHAnsi"/>
          <w:szCs w:val="22"/>
        </w:rPr>
        <w:t xml:space="preserve">Wymagania dla Wykonawcy w zakresie rozładunku na terenie Zamawiającego: </w:t>
      </w:r>
    </w:p>
    <w:p w14:paraId="21BBF014" w14:textId="77777777" w:rsidR="002175D2" w:rsidRPr="00F05D71" w:rsidRDefault="002175D2" w:rsidP="002175D2">
      <w:pPr>
        <w:pStyle w:val="Akapitzlist"/>
        <w:numPr>
          <w:ilvl w:val="0"/>
          <w:numId w:val="105"/>
        </w:numPr>
        <w:spacing w:after="160" w:line="259" w:lineRule="auto"/>
        <w:ind w:left="709" w:hanging="425"/>
        <w:rPr>
          <w:rFonts w:asciiTheme="minorHAnsi" w:eastAsia="Calibri" w:hAnsiTheme="minorHAnsi" w:cstheme="minorHAnsi"/>
          <w:szCs w:val="22"/>
        </w:rPr>
      </w:pPr>
      <w:r w:rsidRPr="00F05D71">
        <w:rPr>
          <w:rFonts w:asciiTheme="minorHAnsi" w:eastAsia="Calibri" w:hAnsiTheme="minorHAnsi" w:cstheme="minorHAnsi"/>
          <w:szCs w:val="22"/>
        </w:rPr>
        <w:t>Rozładunek produktu z autocysterny podstawowo wykonywany będzie przez pracowników Wykonawcy i Zamawiającego, przy użyciu pomp Zamawiającego o wydajności 25m3/h.</w:t>
      </w:r>
    </w:p>
    <w:p w14:paraId="246231CC" w14:textId="595C8E85" w:rsidR="002175D2" w:rsidRPr="00F05D71" w:rsidRDefault="002175D2" w:rsidP="00E71E18">
      <w:pPr>
        <w:pStyle w:val="Akapitzlist"/>
        <w:numPr>
          <w:ilvl w:val="0"/>
          <w:numId w:val="105"/>
        </w:numPr>
        <w:spacing w:after="160" w:line="259" w:lineRule="auto"/>
        <w:ind w:left="709" w:hanging="425"/>
        <w:rPr>
          <w:rFonts w:asciiTheme="minorHAnsi" w:eastAsia="Calibri" w:hAnsiTheme="minorHAnsi" w:cstheme="minorHAnsi"/>
          <w:szCs w:val="22"/>
        </w:rPr>
      </w:pPr>
      <w:r w:rsidRPr="00F05D71">
        <w:rPr>
          <w:rFonts w:asciiTheme="minorHAnsi" w:eastAsia="Calibri" w:hAnsiTheme="minorHAnsi" w:cstheme="minorHAnsi"/>
          <w:szCs w:val="22"/>
        </w:rPr>
        <w:t>W sytuacji</w:t>
      </w:r>
      <w:r w:rsidR="00A7168F">
        <w:rPr>
          <w:rFonts w:asciiTheme="minorHAnsi" w:eastAsia="Calibri" w:hAnsiTheme="minorHAnsi" w:cstheme="minorHAnsi"/>
          <w:szCs w:val="22"/>
        </w:rPr>
        <w:t>,</w:t>
      </w:r>
      <w:r w:rsidRPr="00F05D71">
        <w:rPr>
          <w:rFonts w:asciiTheme="minorHAnsi" w:eastAsia="Calibri" w:hAnsiTheme="minorHAnsi" w:cstheme="minorHAnsi"/>
          <w:szCs w:val="22"/>
        </w:rPr>
        <w:t xml:space="preserve"> gdy pompy Zamawiającego ulegną awarii, Zamawiający dopuszcza użycie pomp Wykonawcy zgodnie z pkt 3 powyżej. O takiej ewentualności Wykonawca zostanie odpowiednio wcześniej poinformowany.</w:t>
      </w:r>
    </w:p>
    <w:sectPr w:rsidR="002175D2" w:rsidRPr="00F05D71" w:rsidSect="00255EF1">
      <w:headerReference w:type="even" r:id="rId12"/>
      <w:headerReference w:type="default" r:id="rId13"/>
      <w:footerReference w:type="default" r:id="rId14"/>
      <w:headerReference w:type="first" r:id="rId15"/>
      <w:footerReference w:type="first" r:id="rId16"/>
      <w:type w:val="continuous"/>
      <w:pgSz w:w="11906" w:h="16838" w:code="9"/>
      <w:pgMar w:top="1134" w:right="1274" w:bottom="1134" w:left="851" w:header="1134" w:footer="301" w:gutter="567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00EB5A" w14:textId="77777777" w:rsidR="00A26E60" w:rsidRDefault="00A26E60">
      <w:r>
        <w:separator/>
      </w:r>
    </w:p>
  </w:endnote>
  <w:endnote w:type="continuationSeparator" w:id="0">
    <w:p w14:paraId="33648E61" w14:textId="77777777" w:rsidR="00A26E60" w:rsidRDefault="00A26E60">
      <w:r>
        <w:continuationSeparator/>
      </w:r>
    </w:p>
  </w:endnote>
  <w:endnote w:type="continuationNotice" w:id="1">
    <w:p w14:paraId="097EF3FB" w14:textId="77777777" w:rsidR="00A26E60" w:rsidRDefault="00A26E60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G Times">
    <w:charset w:val="00"/>
    <w:family w:val="roman"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Univers-PL">
    <w:altName w:val="Courier New"/>
    <w:panose1 w:val="00000000000000000000"/>
    <w:charset w:val="C8"/>
    <w:family w:val="decorative"/>
    <w:notTrueType/>
    <w:pitch w:val="variable"/>
    <w:sig w:usb0="00000001" w:usb1="00000000" w:usb2="00000000" w:usb3="00000000" w:csb0="00000000" w:csb1="00000000"/>
  </w:font>
  <w:font w:name="GAGEIA+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ヒラギノ角ゴ Pro W3"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B4C7DD" w14:textId="29B8608A" w:rsidR="00E4124E" w:rsidRDefault="00821735" w:rsidP="00821735">
    <w:pPr>
      <w:pStyle w:val="Stopka"/>
      <w:tabs>
        <w:tab w:val="clear" w:pos="4536"/>
      </w:tabs>
      <w:spacing w:before="60"/>
      <w:jc w:val="center"/>
      <w:rPr>
        <w:rFonts w:ascii="Calibri" w:hAnsi="Calibri" w:cs="Calibri"/>
      </w:rPr>
    </w:pPr>
    <w:r>
      <w:rPr>
        <w:noProof/>
        <w:lang w:eastAsia="pl-PL"/>
      </w:rPr>
      <mc:AlternateContent>
        <mc:Choice Requires="wps">
          <w:drawing>
            <wp:anchor distT="4294967295" distB="4294967295" distL="114300" distR="114300" simplePos="0" relativeHeight="251663360" behindDoc="0" locked="0" layoutInCell="1" allowOverlap="1" wp14:anchorId="6CCBD452" wp14:editId="629D473F">
              <wp:simplePos x="0" y="0"/>
              <wp:positionH relativeFrom="column">
                <wp:posOffset>-70485</wp:posOffset>
              </wp:positionH>
              <wp:positionV relativeFrom="paragraph">
                <wp:posOffset>1904</wp:posOffset>
              </wp:positionV>
              <wp:extent cx="5994400" cy="0"/>
              <wp:effectExtent l="0" t="0" r="6350" b="0"/>
              <wp:wrapNone/>
              <wp:docPr id="4" name="Łącznik prosty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9944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F961143" id="Łącznik prosty 4" o:spid="_x0000_s1026" style="position:absolute;z-index:2516633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5.55pt,.15pt" to="466.45pt,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"/>
          </w:pict>
        </mc:Fallback>
      </mc:AlternateContent>
    </w:r>
    <w:r w:rsidR="00972B77">
      <w:rPr>
        <w:rFonts w:ascii="Calibri" w:hAnsi="Calibri" w:cs="Arial"/>
        <w:color w:val="000000"/>
        <w:szCs w:val="22"/>
      </w:rPr>
      <w:t xml:space="preserve">Załącznik nr 1 do SWZ – Opis Przedmioty Zamówienia </w:t>
    </w:r>
    <w:r w:rsidR="00972B77">
      <w:rPr>
        <w:rFonts w:ascii="Calibri" w:hAnsi="Calibri" w:cs="Arial"/>
        <w:color w:val="000000"/>
        <w:szCs w:val="22"/>
      </w:rPr>
      <w:br/>
    </w:r>
    <w:r w:rsidR="00972B77">
      <w:rPr>
        <w:rFonts w:ascii="Calibri" w:hAnsi="Calibri" w:cs="Calibri"/>
      </w:rPr>
      <w:t>„D</w:t>
    </w:r>
    <w:r w:rsidRPr="00C077A2">
      <w:rPr>
        <w:rFonts w:ascii="Calibri" w:hAnsi="Calibri" w:cs="Calibri"/>
      </w:rPr>
      <w:t>ostaw</w:t>
    </w:r>
    <w:r w:rsidR="00972B77">
      <w:rPr>
        <w:rFonts w:ascii="Calibri" w:hAnsi="Calibri" w:cs="Calibri"/>
      </w:rPr>
      <w:t>y</w:t>
    </w:r>
    <w:r w:rsidRPr="00C077A2">
      <w:rPr>
        <w:rFonts w:ascii="Calibri" w:hAnsi="Calibri" w:cs="Calibri"/>
      </w:rPr>
      <w:t xml:space="preserve"> </w:t>
    </w:r>
    <w:r w:rsidR="0005760A" w:rsidRPr="0005760A">
      <w:rPr>
        <w:rFonts w:ascii="Calibri" w:hAnsi="Calibri" w:cs="Calibri"/>
      </w:rPr>
      <w:t>roztworu wody amoniakalnej (24%)</w:t>
    </w:r>
    <w:r w:rsidR="00972B77">
      <w:rPr>
        <w:rFonts w:ascii="Calibri" w:hAnsi="Calibri" w:cs="Calibri"/>
      </w:rPr>
      <w:t xml:space="preserve"> do </w:t>
    </w:r>
    <w:r w:rsidRPr="0072616E">
      <w:rPr>
        <w:rFonts w:ascii="Calibri" w:hAnsi="Calibri" w:cs="Calibri"/>
      </w:rPr>
      <w:t xml:space="preserve">PGE </w:t>
    </w:r>
    <w:r w:rsidRPr="008F31FA">
      <w:rPr>
        <w:rFonts w:ascii="Calibri" w:hAnsi="Calibri" w:cs="Calibri"/>
      </w:rPr>
      <w:t xml:space="preserve">Gryfino </w:t>
    </w:r>
    <w:r w:rsidR="00682670">
      <w:rPr>
        <w:rFonts w:ascii="Calibri" w:hAnsi="Calibri" w:cs="Calibri"/>
      </w:rPr>
      <w:t xml:space="preserve">Dolna Odra </w:t>
    </w:r>
    <w:r w:rsidR="005913F3">
      <w:rPr>
        <w:rFonts w:ascii="Calibri" w:hAnsi="Calibri" w:cs="Calibri"/>
      </w:rPr>
      <w:t xml:space="preserve">Sp. z o.o. </w:t>
    </w:r>
    <w:r w:rsidR="00972B77">
      <w:rPr>
        <w:rFonts w:ascii="Calibri" w:hAnsi="Calibri" w:cs="Calibri"/>
      </w:rPr>
      <w:br/>
      <w:t>w latach 2026-2027”</w:t>
    </w:r>
  </w:p>
  <w:p w14:paraId="7310632E" w14:textId="251B37B2" w:rsidR="00972B77" w:rsidRPr="00C077A2" w:rsidRDefault="00000000" w:rsidP="00972B77">
    <w:pPr>
      <w:pStyle w:val="Stopka"/>
      <w:tabs>
        <w:tab w:val="clear" w:pos="4536"/>
      </w:tabs>
      <w:spacing w:line="240" w:lineRule="auto"/>
      <w:jc w:val="center"/>
      <w:rPr>
        <w:rFonts w:ascii="Calibri" w:hAnsi="Calibri" w:cs="Calibri"/>
      </w:rPr>
    </w:pPr>
    <w:sdt>
      <w:sdtPr>
        <w:rPr>
          <w:rFonts w:asciiTheme="minorHAnsi" w:hAnsiTheme="minorHAnsi" w:cstheme="minorHAnsi"/>
          <w:sz w:val="20"/>
        </w:rPr>
        <w:id w:val="1728636285"/>
        <w:docPartObj>
          <w:docPartGallery w:val="Page Numbers (Top of Page)"/>
          <w:docPartUnique/>
        </w:docPartObj>
      </w:sdtPr>
      <w:sdtContent>
        <w:r w:rsidR="00972B77" w:rsidRPr="00A537C4">
          <w:rPr>
            <w:rFonts w:asciiTheme="minorHAnsi" w:hAnsiTheme="minorHAnsi" w:cstheme="minorHAnsi"/>
            <w:sz w:val="20"/>
          </w:rPr>
          <w:t xml:space="preserve">Strona </w:t>
        </w:r>
        <w:r w:rsidR="00972B77" w:rsidRPr="00A537C4">
          <w:rPr>
            <w:rFonts w:asciiTheme="minorHAnsi" w:hAnsiTheme="minorHAnsi" w:cstheme="minorHAnsi"/>
            <w:b/>
            <w:bCs/>
            <w:sz w:val="20"/>
          </w:rPr>
          <w:fldChar w:fldCharType="begin"/>
        </w:r>
        <w:r w:rsidR="00972B77" w:rsidRPr="00A537C4">
          <w:rPr>
            <w:rFonts w:asciiTheme="minorHAnsi" w:hAnsiTheme="minorHAnsi" w:cstheme="minorHAnsi"/>
            <w:b/>
            <w:bCs/>
            <w:sz w:val="20"/>
          </w:rPr>
          <w:instrText>PAGE</w:instrText>
        </w:r>
        <w:r w:rsidR="00972B77" w:rsidRPr="00A537C4">
          <w:rPr>
            <w:rFonts w:asciiTheme="minorHAnsi" w:hAnsiTheme="minorHAnsi" w:cstheme="minorHAnsi"/>
            <w:b/>
            <w:bCs/>
            <w:sz w:val="20"/>
          </w:rPr>
          <w:fldChar w:fldCharType="separate"/>
        </w:r>
        <w:r w:rsidR="00972B77">
          <w:rPr>
            <w:rFonts w:asciiTheme="minorHAnsi" w:hAnsiTheme="minorHAnsi" w:cstheme="minorHAnsi"/>
            <w:b/>
            <w:bCs/>
            <w:sz w:val="20"/>
          </w:rPr>
          <w:t>1</w:t>
        </w:r>
        <w:r w:rsidR="00972B77" w:rsidRPr="00A537C4">
          <w:rPr>
            <w:rFonts w:asciiTheme="minorHAnsi" w:hAnsiTheme="minorHAnsi" w:cstheme="minorHAnsi"/>
            <w:b/>
            <w:bCs/>
            <w:sz w:val="20"/>
          </w:rPr>
          <w:fldChar w:fldCharType="end"/>
        </w:r>
        <w:r w:rsidR="00972B77" w:rsidRPr="00A537C4">
          <w:rPr>
            <w:rFonts w:asciiTheme="minorHAnsi" w:hAnsiTheme="minorHAnsi" w:cstheme="minorHAnsi"/>
            <w:sz w:val="20"/>
          </w:rPr>
          <w:t xml:space="preserve"> z </w:t>
        </w:r>
        <w:r w:rsidR="00972B77" w:rsidRPr="00A537C4">
          <w:rPr>
            <w:rFonts w:asciiTheme="minorHAnsi" w:hAnsiTheme="minorHAnsi" w:cstheme="minorHAnsi"/>
            <w:b/>
            <w:bCs/>
            <w:sz w:val="20"/>
          </w:rPr>
          <w:fldChar w:fldCharType="begin"/>
        </w:r>
        <w:r w:rsidR="00972B77" w:rsidRPr="00A537C4">
          <w:rPr>
            <w:rFonts w:asciiTheme="minorHAnsi" w:hAnsiTheme="minorHAnsi" w:cstheme="minorHAnsi"/>
            <w:b/>
            <w:bCs/>
            <w:sz w:val="20"/>
          </w:rPr>
          <w:instrText>NUMPAGES</w:instrText>
        </w:r>
        <w:r w:rsidR="00972B77" w:rsidRPr="00A537C4">
          <w:rPr>
            <w:rFonts w:asciiTheme="minorHAnsi" w:hAnsiTheme="minorHAnsi" w:cstheme="minorHAnsi"/>
            <w:b/>
            <w:bCs/>
            <w:sz w:val="20"/>
          </w:rPr>
          <w:fldChar w:fldCharType="separate"/>
        </w:r>
        <w:r w:rsidR="00972B77">
          <w:rPr>
            <w:rFonts w:asciiTheme="minorHAnsi" w:hAnsiTheme="minorHAnsi" w:cstheme="minorHAnsi"/>
            <w:b/>
            <w:bCs/>
            <w:sz w:val="20"/>
          </w:rPr>
          <w:t>32</w:t>
        </w:r>
        <w:r w:rsidR="00972B77" w:rsidRPr="00A537C4">
          <w:rPr>
            <w:rFonts w:asciiTheme="minorHAnsi" w:hAnsiTheme="minorHAnsi" w:cstheme="minorHAnsi"/>
            <w:b/>
            <w:bCs/>
            <w:sz w:val="20"/>
          </w:rPr>
          <w:fldChar w:fldCharType="end"/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A9766A" w14:textId="2DDB0B79" w:rsidR="0096239C" w:rsidRPr="00C077A2" w:rsidRDefault="0096239C" w:rsidP="00C077A2">
    <w:pPr>
      <w:pStyle w:val="Stopka"/>
      <w:framePr w:h="227" w:hRule="exact" w:hSpace="113" w:wrap="around" w:vAnchor="text" w:hAnchor="page" w:x="10936" w:y="137"/>
      <w:rPr>
        <w:rStyle w:val="Numerstrony"/>
        <w:rFonts w:ascii="Calibri" w:hAnsi="Calibri" w:cs="Calibri"/>
      </w:rPr>
    </w:pPr>
    <w:r w:rsidRPr="00C077A2">
      <w:rPr>
        <w:rStyle w:val="Numerstrony"/>
        <w:rFonts w:ascii="Calibri" w:hAnsi="Calibri" w:cs="Calibri"/>
      </w:rPr>
      <w:fldChar w:fldCharType="begin"/>
    </w:r>
    <w:r w:rsidRPr="00C077A2">
      <w:rPr>
        <w:rStyle w:val="Numerstrony"/>
        <w:rFonts w:ascii="Calibri" w:hAnsi="Calibri" w:cs="Calibri"/>
      </w:rPr>
      <w:instrText xml:space="preserve">PAGE  </w:instrText>
    </w:r>
    <w:r w:rsidRPr="00C077A2">
      <w:rPr>
        <w:rStyle w:val="Numerstrony"/>
        <w:rFonts w:ascii="Calibri" w:hAnsi="Calibri" w:cs="Calibri"/>
      </w:rPr>
      <w:fldChar w:fldCharType="separate"/>
    </w:r>
    <w:r w:rsidR="006F350B">
      <w:rPr>
        <w:rStyle w:val="Numerstrony"/>
        <w:rFonts w:ascii="Calibri" w:hAnsi="Calibri" w:cs="Calibri"/>
        <w:noProof/>
      </w:rPr>
      <w:t>1</w:t>
    </w:r>
    <w:r w:rsidRPr="00C077A2">
      <w:rPr>
        <w:rStyle w:val="Numerstrony"/>
        <w:rFonts w:ascii="Calibri" w:hAnsi="Calibri" w:cs="Calibri"/>
      </w:rPr>
      <w:fldChar w:fldCharType="end"/>
    </w:r>
    <w:r w:rsidRPr="00C077A2">
      <w:rPr>
        <w:rStyle w:val="Numerstrony"/>
        <w:rFonts w:ascii="Calibri" w:hAnsi="Calibri" w:cs="Calibri"/>
      </w:rPr>
      <w:t>/</w:t>
    </w:r>
    <w:r w:rsidRPr="00C077A2">
      <w:rPr>
        <w:rStyle w:val="Numerstrony"/>
        <w:rFonts w:ascii="Calibri" w:hAnsi="Calibri" w:cs="Calibri"/>
      </w:rPr>
      <w:fldChar w:fldCharType="begin"/>
    </w:r>
    <w:r w:rsidRPr="00C077A2">
      <w:rPr>
        <w:rStyle w:val="Numerstrony"/>
        <w:rFonts w:ascii="Calibri" w:hAnsi="Calibri" w:cs="Calibri"/>
      </w:rPr>
      <w:instrText xml:space="preserve"> NUMPAGES </w:instrText>
    </w:r>
    <w:r w:rsidRPr="00C077A2">
      <w:rPr>
        <w:rStyle w:val="Numerstrony"/>
        <w:rFonts w:ascii="Calibri" w:hAnsi="Calibri" w:cs="Calibri"/>
      </w:rPr>
      <w:fldChar w:fldCharType="separate"/>
    </w:r>
    <w:r w:rsidR="006F350B">
      <w:rPr>
        <w:rStyle w:val="Numerstrony"/>
        <w:rFonts w:ascii="Calibri" w:hAnsi="Calibri" w:cs="Calibri"/>
        <w:noProof/>
      </w:rPr>
      <w:t>31</w:t>
    </w:r>
    <w:r w:rsidRPr="00C077A2">
      <w:rPr>
        <w:rStyle w:val="Numerstrony"/>
        <w:rFonts w:ascii="Calibri" w:hAnsi="Calibri" w:cs="Calibri"/>
      </w:rPr>
      <w:fldChar w:fldCharType="end"/>
    </w:r>
  </w:p>
  <w:p w14:paraId="52B185AA" w14:textId="77777777" w:rsidR="00255EF1" w:rsidRDefault="00255EF1" w:rsidP="00255EF1">
    <w:pPr>
      <w:pStyle w:val="Stopka"/>
      <w:tabs>
        <w:tab w:val="clear" w:pos="4536"/>
      </w:tabs>
      <w:spacing w:before="60"/>
      <w:jc w:val="center"/>
      <w:rPr>
        <w:rFonts w:ascii="Calibri" w:hAnsi="Calibri" w:cs="Calibri"/>
      </w:rPr>
    </w:pPr>
    <w:r>
      <w:rPr>
        <w:noProof/>
        <w:lang w:eastAsia="pl-PL"/>
      </w:rPr>
      <mc:AlternateContent>
        <mc:Choice Requires="wps">
          <w:drawing>
            <wp:anchor distT="4294967295" distB="4294967295" distL="114300" distR="114300" simplePos="0" relativeHeight="251665408" behindDoc="0" locked="0" layoutInCell="1" allowOverlap="1" wp14:anchorId="5F72F912" wp14:editId="58CA20FF">
              <wp:simplePos x="0" y="0"/>
              <wp:positionH relativeFrom="column">
                <wp:posOffset>-70485</wp:posOffset>
              </wp:positionH>
              <wp:positionV relativeFrom="paragraph">
                <wp:posOffset>1904</wp:posOffset>
              </wp:positionV>
              <wp:extent cx="5994400" cy="0"/>
              <wp:effectExtent l="0" t="0" r="6350" b="0"/>
              <wp:wrapNone/>
              <wp:docPr id="2139072848" name="Łącznik prosty 213907284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9944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247F0F8" id="Łącznik prosty 2139072848" o:spid="_x0000_s1026" style="position:absolute;z-index:25166540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5.55pt,.15pt" to="466.45pt,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"/>
          </w:pict>
        </mc:Fallback>
      </mc:AlternateContent>
    </w:r>
    <w:r>
      <w:rPr>
        <w:rFonts w:ascii="Calibri" w:hAnsi="Calibri" w:cs="Arial"/>
        <w:color w:val="000000"/>
        <w:szCs w:val="22"/>
      </w:rPr>
      <w:t xml:space="preserve">Załącznik nr 1 do SWZ – Opis Przedmioty Zamówienia </w:t>
    </w:r>
    <w:r>
      <w:rPr>
        <w:rFonts w:ascii="Calibri" w:hAnsi="Calibri" w:cs="Arial"/>
        <w:color w:val="000000"/>
        <w:szCs w:val="22"/>
      </w:rPr>
      <w:br/>
    </w:r>
    <w:r>
      <w:rPr>
        <w:rFonts w:ascii="Calibri" w:hAnsi="Calibri" w:cs="Calibri"/>
      </w:rPr>
      <w:t>„D</w:t>
    </w:r>
    <w:r w:rsidRPr="00C077A2">
      <w:rPr>
        <w:rFonts w:ascii="Calibri" w:hAnsi="Calibri" w:cs="Calibri"/>
      </w:rPr>
      <w:t>ostaw</w:t>
    </w:r>
    <w:r>
      <w:rPr>
        <w:rFonts w:ascii="Calibri" w:hAnsi="Calibri" w:cs="Calibri"/>
      </w:rPr>
      <w:t>y</w:t>
    </w:r>
    <w:r w:rsidRPr="00C077A2">
      <w:rPr>
        <w:rFonts w:ascii="Calibri" w:hAnsi="Calibri" w:cs="Calibri"/>
      </w:rPr>
      <w:t xml:space="preserve"> </w:t>
    </w:r>
    <w:r w:rsidRPr="0005760A">
      <w:rPr>
        <w:rFonts w:ascii="Calibri" w:hAnsi="Calibri" w:cs="Calibri"/>
      </w:rPr>
      <w:t>roztworu wody amoniakalnej (24%)</w:t>
    </w:r>
    <w:r>
      <w:rPr>
        <w:rFonts w:ascii="Calibri" w:hAnsi="Calibri" w:cs="Calibri"/>
      </w:rPr>
      <w:t xml:space="preserve"> do </w:t>
    </w:r>
    <w:r w:rsidRPr="0072616E">
      <w:rPr>
        <w:rFonts w:ascii="Calibri" w:hAnsi="Calibri" w:cs="Calibri"/>
      </w:rPr>
      <w:t xml:space="preserve">PGE </w:t>
    </w:r>
    <w:r w:rsidRPr="008F31FA">
      <w:rPr>
        <w:rFonts w:ascii="Calibri" w:hAnsi="Calibri" w:cs="Calibri"/>
      </w:rPr>
      <w:t xml:space="preserve">Gryfino </w:t>
    </w:r>
    <w:r>
      <w:rPr>
        <w:rFonts w:ascii="Calibri" w:hAnsi="Calibri" w:cs="Calibri"/>
      </w:rPr>
      <w:t xml:space="preserve">Dolna Odra Sp. z o.o. </w:t>
    </w:r>
    <w:r>
      <w:rPr>
        <w:rFonts w:ascii="Calibri" w:hAnsi="Calibri" w:cs="Calibri"/>
      </w:rPr>
      <w:br/>
      <w:t>w latach 2026-2027”</w:t>
    </w:r>
  </w:p>
  <w:p w14:paraId="2B309A46" w14:textId="666C8DBE" w:rsidR="0096239C" w:rsidRPr="00C077A2" w:rsidRDefault="00000000" w:rsidP="00255EF1">
    <w:pPr>
      <w:pStyle w:val="Stopka"/>
      <w:tabs>
        <w:tab w:val="clear" w:pos="4536"/>
      </w:tabs>
      <w:spacing w:line="240" w:lineRule="auto"/>
      <w:jc w:val="center"/>
      <w:rPr>
        <w:rFonts w:ascii="Calibri" w:hAnsi="Calibri" w:cs="Calibri"/>
      </w:rPr>
    </w:pPr>
    <w:sdt>
      <w:sdtPr>
        <w:rPr>
          <w:rFonts w:asciiTheme="minorHAnsi" w:hAnsiTheme="minorHAnsi" w:cstheme="minorHAnsi"/>
          <w:sz w:val="20"/>
        </w:rPr>
        <w:id w:val="-30654023"/>
        <w:docPartObj>
          <w:docPartGallery w:val="Page Numbers (Top of Page)"/>
          <w:docPartUnique/>
        </w:docPartObj>
      </w:sdtPr>
      <w:sdtContent>
        <w:r w:rsidR="00255EF1" w:rsidRPr="00A537C4">
          <w:rPr>
            <w:rFonts w:asciiTheme="minorHAnsi" w:hAnsiTheme="minorHAnsi" w:cstheme="minorHAnsi"/>
            <w:sz w:val="20"/>
          </w:rPr>
          <w:t xml:space="preserve">Strona </w:t>
        </w:r>
        <w:r w:rsidR="00255EF1" w:rsidRPr="00A537C4">
          <w:rPr>
            <w:rFonts w:asciiTheme="minorHAnsi" w:hAnsiTheme="minorHAnsi" w:cstheme="minorHAnsi"/>
            <w:b/>
            <w:bCs/>
            <w:sz w:val="20"/>
          </w:rPr>
          <w:fldChar w:fldCharType="begin"/>
        </w:r>
        <w:r w:rsidR="00255EF1" w:rsidRPr="00A537C4">
          <w:rPr>
            <w:rFonts w:asciiTheme="minorHAnsi" w:hAnsiTheme="minorHAnsi" w:cstheme="minorHAnsi"/>
            <w:b/>
            <w:bCs/>
            <w:sz w:val="20"/>
          </w:rPr>
          <w:instrText>PAGE</w:instrText>
        </w:r>
        <w:r w:rsidR="00255EF1" w:rsidRPr="00A537C4">
          <w:rPr>
            <w:rFonts w:asciiTheme="minorHAnsi" w:hAnsiTheme="minorHAnsi" w:cstheme="minorHAnsi"/>
            <w:b/>
            <w:bCs/>
            <w:sz w:val="20"/>
          </w:rPr>
          <w:fldChar w:fldCharType="separate"/>
        </w:r>
        <w:r w:rsidR="00255EF1">
          <w:rPr>
            <w:rFonts w:asciiTheme="minorHAnsi" w:hAnsiTheme="minorHAnsi" w:cstheme="minorHAnsi"/>
            <w:b/>
            <w:bCs/>
            <w:sz w:val="20"/>
          </w:rPr>
          <w:t>2</w:t>
        </w:r>
        <w:r w:rsidR="00255EF1" w:rsidRPr="00A537C4">
          <w:rPr>
            <w:rFonts w:asciiTheme="minorHAnsi" w:hAnsiTheme="minorHAnsi" w:cstheme="minorHAnsi"/>
            <w:b/>
            <w:bCs/>
            <w:sz w:val="20"/>
          </w:rPr>
          <w:fldChar w:fldCharType="end"/>
        </w:r>
        <w:r w:rsidR="00255EF1" w:rsidRPr="00A537C4">
          <w:rPr>
            <w:rFonts w:asciiTheme="minorHAnsi" w:hAnsiTheme="minorHAnsi" w:cstheme="minorHAnsi"/>
            <w:sz w:val="20"/>
          </w:rPr>
          <w:t xml:space="preserve"> z </w:t>
        </w:r>
        <w:r w:rsidR="00255EF1" w:rsidRPr="00A537C4">
          <w:rPr>
            <w:rFonts w:asciiTheme="minorHAnsi" w:hAnsiTheme="minorHAnsi" w:cstheme="minorHAnsi"/>
            <w:b/>
            <w:bCs/>
            <w:sz w:val="20"/>
          </w:rPr>
          <w:fldChar w:fldCharType="begin"/>
        </w:r>
        <w:r w:rsidR="00255EF1" w:rsidRPr="00A537C4">
          <w:rPr>
            <w:rFonts w:asciiTheme="minorHAnsi" w:hAnsiTheme="minorHAnsi" w:cstheme="minorHAnsi"/>
            <w:b/>
            <w:bCs/>
            <w:sz w:val="20"/>
          </w:rPr>
          <w:instrText>NUMPAGES</w:instrText>
        </w:r>
        <w:r w:rsidR="00255EF1" w:rsidRPr="00A537C4">
          <w:rPr>
            <w:rFonts w:asciiTheme="minorHAnsi" w:hAnsiTheme="minorHAnsi" w:cstheme="minorHAnsi"/>
            <w:b/>
            <w:bCs/>
            <w:sz w:val="20"/>
          </w:rPr>
          <w:fldChar w:fldCharType="separate"/>
        </w:r>
        <w:r w:rsidR="00255EF1">
          <w:rPr>
            <w:rFonts w:asciiTheme="minorHAnsi" w:hAnsiTheme="minorHAnsi" w:cstheme="minorHAnsi"/>
            <w:b/>
            <w:bCs/>
            <w:sz w:val="20"/>
          </w:rPr>
          <w:t>3</w:t>
        </w:r>
        <w:r w:rsidR="00255EF1" w:rsidRPr="00A537C4">
          <w:rPr>
            <w:rFonts w:asciiTheme="minorHAnsi" w:hAnsiTheme="minorHAnsi" w:cstheme="minorHAnsi"/>
            <w:b/>
            <w:bCs/>
            <w:sz w:val="20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5D7698" w14:textId="77777777" w:rsidR="00A26E60" w:rsidRDefault="00A26E60">
      <w:r>
        <w:separator/>
      </w:r>
    </w:p>
  </w:footnote>
  <w:footnote w:type="continuationSeparator" w:id="0">
    <w:p w14:paraId="56B6B080" w14:textId="77777777" w:rsidR="00A26E60" w:rsidRDefault="00A26E60">
      <w:r>
        <w:continuationSeparator/>
      </w:r>
    </w:p>
  </w:footnote>
  <w:footnote w:type="continuationNotice" w:id="1">
    <w:p w14:paraId="7C303491" w14:textId="77777777" w:rsidR="00A26E60" w:rsidRDefault="00A26E60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8EBB42" w14:textId="15827307" w:rsidR="005C4B5E" w:rsidRDefault="005C4B5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A28AD8" w14:textId="6CB276BF" w:rsidR="005C4B5E" w:rsidRDefault="005C4B5E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27D7BA" w14:textId="2A7F321E" w:rsidR="005C4B5E" w:rsidRDefault="005C4B5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7"/>
    <w:multiLevelType w:val="singleLevel"/>
    <w:tmpl w:val="E7C401FC"/>
    <w:name w:val="WW8Num8"/>
    <w:lvl w:ilvl="0">
      <w:start w:val="1"/>
      <w:numFmt w:val="decimal"/>
      <w:pStyle w:val="Lista1"/>
      <w:lvlText w:val="%1."/>
      <w:lvlJc w:val="left"/>
      <w:pPr>
        <w:tabs>
          <w:tab w:val="num" w:pos="360"/>
        </w:tabs>
        <w:ind w:left="360" w:hanging="360"/>
      </w:pPr>
      <w:rPr>
        <w:rFonts w:ascii="Calibri" w:eastAsia="Times New Roman" w:hAnsi="Calibri" w:cs="Arial" w:hint="default"/>
      </w:rPr>
    </w:lvl>
  </w:abstractNum>
  <w:abstractNum w:abstractNumId="1" w15:restartNumberingAfterBreak="0">
    <w:nsid w:val="00000018"/>
    <w:multiLevelType w:val="multilevel"/>
    <w:tmpl w:val="00000018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2" w15:restartNumberingAfterBreak="0">
    <w:nsid w:val="00000019"/>
    <w:multiLevelType w:val="multilevel"/>
    <w:tmpl w:val="FFE6C6B6"/>
    <w:name w:val="WW8Num2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3" w15:restartNumberingAfterBreak="0">
    <w:nsid w:val="0000001E"/>
    <w:multiLevelType w:val="multilevel"/>
    <w:tmpl w:val="0000001E"/>
    <w:name w:val="WW8Num3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4" w15:restartNumberingAfterBreak="0">
    <w:nsid w:val="0000002D"/>
    <w:multiLevelType w:val="multilevel"/>
    <w:tmpl w:val="537C4AE2"/>
    <w:name w:val="WW8Num4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5" w15:restartNumberingAfterBreak="0">
    <w:nsid w:val="0000002F"/>
    <w:multiLevelType w:val="multilevel"/>
    <w:tmpl w:val="0000002F"/>
    <w:name w:val="WW8Num4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6" w15:restartNumberingAfterBreak="0">
    <w:nsid w:val="00000032"/>
    <w:multiLevelType w:val="multilevel"/>
    <w:tmpl w:val="00000032"/>
    <w:name w:val="WW8Num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7" w15:restartNumberingAfterBreak="0">
    <w:nsid w:val="00000038"/>
    <w:multiLevelType w:val="multilevel"/>
    <w:tmpl w:val="00000038"/>
    <w:name w:val="WW8Num5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8" w15:restartNumberingAfterBreak="0">
    <w:nsid w:val="0000003B"/>
    <w:multiLevelType w:val="multilevel"/>
    <w:tmpl w:val="0000003B"/>
    <w:name w:val="WW8Num5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9" w15:restartNumberingAfterBreak="0">
    <w:nsid w:val="0000003F"/>
    <w:multiLevelType w:val="multilevel"/>
    <w:tmpl w:val="0000003F"/>
    <w:name w:val="WW8Num6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10" w15:restartNumberingAfterBreak="0">
    <w:nsid w:val="00000046"/>
    <w:multiLevelType w:val="multilevel"/>
    <w:tmpl w:val="00000046"/>
    <w:name w:val="WW8Num7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11" w15:restartNumberingAfterBreak="0">
    <w:nsid w:val="0000004A"/>
    <w:multiLevelType w:val="multilevel"/>
    <w:tmpl w:val="0000004A"/>
    <w:name w:val="WW8Num7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12" w15:restartNumberingAfterBreak="0">
    <w:nsid w:val="0000004B"/>
    <w:multiLevelType w:val="multilevel"/>
    <w:tmpl w:val="0000004B"/>
    <w:name w:val="WW8Num7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13" w15:restartNumberingAfterBreak="0">
    <w:nsid w:val="00000056"/>
    <w:multiLevelType w:val="multilevel"/>
    <w:tmpl w:val="502C06C0"/>
    <w:name w:val="WW8Num8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14" w15:restartNumberingAfterBreak="0">
    <w:nsid w:val="00000061"/>
    <w:multiLevelType w:val="multilevel"/>
    <w:tmpl w:val="00000061"/>
    <w:name w:val="WW8Num10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15" w15:restartNumberingAfterBreak="0">
    <w:nsid w:val="025A5DEA"/>
    <w:multiLevelType w:val="hybridMultilevel"/>
    <w:tmpl w:val="56E86D54"/>
    <w:lvl w:ilvl="0" w:tplc="04150011">
      <w:start w:val="1"/>
      <w:numFmt w:val="decimal"/>
      <w:lvlText w:val="%1)"/>
      <w:lvlJc w:val="left"/>
      <w:pPr>
        <w:ind w:left="1145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305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65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  <w:rPr>
        <w:rFonts w:cs="Times New Roman"/>
      </w:rPr>
    </w:lvl>
  </w:abstractNum>
  <w:abstractNum w:abstractNumId="16" w15:restartNumberingAfterBreak="0">
    <w:nsid w:val="08264501"/>
    <w:multiLevelType w:val="hybridMultilevel"/>
    <w:tmpl w:val="AFF85678"/>
    <w:lvl w:ilvl="0" w:tplc="FFFFFFFF">
      <w:start w:val="1"/>
      <w:numFmt w:val="decimal"/>
      <w:pStyle w:val="Nagwek1ARIAL"/>
      <w:lvlText w:val="18.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7" w15:restartNumberingAfterBreak="0">
    <w:nsid w:val="088D3D2B"/>
    <w:multiLevelType w:val="multilevel"/>
    <w:tmpl w:val="E006E914"/>
    <w:name w:val="WW8Num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lowerLetter"/>
      <w:lvlText w:val="%3)"/>
      <w:lvlJc w:val="right"/>
      <w:pPr>
        <w:tabs>
          <w:tab w:val="num" w:pos="1800"/>
        </w:tabs>
        <w:ind w:left="1800" w:hanging="18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  <w:b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8" w15:restartNumberingAfterBreak="0">
    <w:nsid w:val="08CD5B43"/>
    <w:multiLevelType w:val="hybridMultilevel"/>
    <w:tmpl w:val="9E0CB4EC"/>
    <w:lvl w:ilvl="0" w:tplc="C69A8EFE">
      <w:start w:val="1"/>
      <w:numFmt w:val="upperRoman"/>
      <w:lvlText w:val="%1."/>
      <w:lvlJc w:val="left"/>
      <w:pPr>
        <w:ind w:left="100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 w15:restartNumberingAfterBreak="0">
    <w:nsid w:val="09BB04FC"/>
    <w:multiLevelType w:val="multilevel"/>
    <w:tmpl w:val="E57C7F4E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0" w15:restartNumberingAfterBreak="0">
    <w:nsid w:val="0BE92BA3"/>
    <w:multiLevelType w:val="multilevel"/>
    <w:tmpl w:val="FFE8EDE2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0C48645C"/>
    <w:multiLevelType w:val="multilevel"/>
    <w:tmpl w:val="718C6B30"/>
    <w:lvl w:ilvl="0">
      <w:start w:val="1"/>
      <w:numFmt w:val="decimal"/>
      <w:pStyle w:val="alpha4"/>
      <w:lvlText w:val="(%1)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i w:val="0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0D495EF7"/>
    <w:multiLevelType w:val="multilevel"/>
    <w:tmpl w:val="434AEE68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ind w:left="792" w:hanging="432"/>
      </w:pPr>
      <w:rPr>
        <w:rFonts w:cs="Times New Roman"/>
        <w:sz w:val="22"/>
        <w:vertAlign w:val="baseline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3" w15:restartNumberingAfterBreak="0">
    <w:nsid w:val="10525EF2"/>
    <w:multiLevelType w:val="hybridMultilevel"/>
    <w:tmpl w:val="1812EB92"/>
    <w:lvl w:ilvl="0" w:tplc="01D0EAC0">
      <w:start w:val="1"/>
      <w:numFmt w:val="decimal"/>
      <w:lvlText w:val="%1."/>
      <w:lvlJc w:val="left"/>
      <w:pPr>
        <w:ind w:left="1004" w:hanging="360"/>
      </w:pPr>
      <w:rPr>
        <w:rFonts w:asciiTheme="minorHAnsi" w:hAnsiTheme="minorHAnsi" w:cstheme="minorHAnsi" w:hint="default"/>
        <w:sz w:val="12"/>
        <w:szCs w:val="12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4" w15:restartNumberingAfterBreak="0">
    <w:nsid w:val="12F3279F"/>
    <w:multiLevelType w:val="multilevel"/>
    <w:tmpl w:val="8202F18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25" w15:restartNumberingAfterBreak="0">
    <w:nsid w:val="137F2B15"/>
    <w:multiLevelType w:val="hybridMultilevel"/>
    <w:tmpl w:val="AEDE07A2"/>
    <w:lvl w:ilvl="0" w:tplc="44283C38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15DF48AF"/>
    <w:multiLevelType w:val="multilevel"/>
    <w:tmpl w:val="0A862DA8"/>
    <w:lvl w:ilvl="0">
      <w:start w:val="1"/>
      <w:numFmt w:val="decimal"/>
      <w:pStyle w:val="Rozdzia"/>
      <w:lvlText w:val="%1."/>
      <w:lvlJc w:val="left"/>
      <w:pPr>
        <w:tabs>
          <w:tab w:val="num" w:pos="1135"/>
        </w:tabs>
        <w:ind w:left="1135" w:hanging="851"/>
      </w:pPr>
      <w:rPr>
        <w:rFonts w:ascii="Arial" w:hAnsi="Arial" w:cs="Times New Roman" w:hint="default"/>
        <w:b/>
        <w:i w:val="0"/>
        <w:sz w:val="20"/>
      </w:rPr>
    </w:lvl>
    <w:lvl w:ilvl="1">
      <w:start w:val="1"/>
      <w:numFmt w:val="decimal"/>
      <w:pStyle w:val="Rozdzia-"/>
      <w:lvlText w:val="%1.%2."/>
      <w:lvlJc w:val="left"/>
      <w:pPr>
        <w:tabs>
          <w:tab w:val="num" w:pos="851"/>
        </w:tabs>
        <w:ind w:left="851" w:hanging="851"/>
      </w:pPr>
      <w:rPr>
        <w:rFonts w:ascii="Arial" w:hAnsi="Arial" w:cs="Times New Roman" w:hint="default"/>
        <w:b/>
        <w:i w:val="0"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530"/>
        </w:tabs>
        <w:ind w:left="530" w:hanging="360"/>
      </w:pPr>
      <w:rPr>
        <w:rFonts w:cs="Times New Roman" w:hint="default"/>
        <w:b w:val="0"/>
        <w:i w:val="0"/>
        <w:sz w:val="20"/>
      </w:rPr>
    </w:lvl>
    <w:lvl w:ilvl="3">
      <w:start w:val="1"/>
      <w:numFmt w:val="decimal"/>
      <w:lvlText w:val="%1.%2.%3.%4"/>
      <w:lvlJc w:val="left"/>
      <w:pPr>
        <w:tabs>
          <w:tab w:val="num" w:pos="1021"/>
        </w:tabs>
        <w:ind w:left="1021" w:hanging="851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21"/>
        </w:tabs>
        <w:ind w:left="1021" w:hanging="851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610"/>
        </w:tabs>
        <w:ind w:left="1021" w:hanging="851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970"/>
        </w:tabs>
        <w:ind w:left="1021" w:hanging="851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970"/>
        </w:tabs>
        <w:ind w:left="1021" w:hanging="851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330"/>
        </w:tabs>
        <w:ind w:left="1021" w:hanging="851"/>
      </w:pPr>
      <w:rPr>
        <w:rFonts w:cs="Times New Roman" w:hint="default"/>
      </w:rPr>
    </w:lvl>
  </w:abstractNum>
  <w:abstractNum w:abstractNumId="27" w15:restartNumberingAfterBreak="0">
    <w:nsid w:val="16945F69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173574CD"/>
    <w:multiLevelType w:val="singleLevel"/>
    <w:tmpl w:val="B22AA554"/>
    <w:lvl w:ilvl="0">
      <w:start w:val="1"/>
      <w:numFmt w:val="lowerLetter"/>
      <w:pStyle w:val="bullet3"/>
      <w:lvlText w:val="(%1)"/>
      <w:lvlJc w:val="left"/>
      <w:pPr>
        <w:tabs>
          <w:tab w:val="num" w:pos="2721"/>
        </w:tabs>
        <w:ind w:left="2721" w:hanging="680"/>
      </w:pPr>
      <w:rPr>
        <w:rFonts w:ascii="Arial" w:hAnsi="Arial" w:cs="Times New Roman" w:hint="default"/>
        <w:b w:val="0"/>
        <w:i w:val="0"/>
        <w:sz w:val="20"/>
      </w:rPr>
    </w:lvl>
  </w:abstractNum>
  <w:abstractNum w:abstractNumId="29" w15:restartNumberingAfterBreak="0">
    <w:nsid w:val="18A117BE"/>
    <w:multiLevelType w:val="hybridMultilevel"/>
    <w:tmpl w:val="2CF86DDE"/>
    <w:lvl w:ilvl="0" w:tplc="AF6EA6EC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1C5E7FCF"/>
    <w:multiLevelType w:val="multilevel"/>
    <w:tmpl w:val="E43A19A2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lvlText w:val="%1.%2."/>
      <w:lvlJc w:val="left"/>
      <w:pPr>
        <w:ind w:left="1708" w:hanging="432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31" w15:restartNumberingAfterBreak="0">
    <w:nsid w:val="1CAE6354"/>
    <w:multiLevelType w:val="multilevel"/>
    <w:tmpl w:val="3F04E75A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32" w15:restartNumberingAfterBreak="0">
    <w:nsid w:val="202724BA"/>
    <w:multiLevelType w:val="multilevel"/>
    <w:tmpl w:val="4C1AF2D2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33" w15:restartNumberingAfterBreak="0">
    <w:nsid w:val="216B3EC4"/>
    <w:multiLevelType w:val="hybridMultilevel"/>
    <w:tmpl w:val="52B8BBEC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1A2701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574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 w15:restartNumberingAfterBreak="0">
    <w:nsid w:val="21F74B55"/>
    <w:multiLevelType w:val="hybridMultilevel"/>
    <w:tmpl w:val="65FE588C"/>
    <w:lvl w:ilvl="0" w:tplc="8BC0EAE8">
      <w:start w:val="1"/>
      <w:numFmt w:val="decimal"/>
      <w:lvlText w:val="%1."/>
      <w:lvlJc w:val="left"/>
      <w:pPr>
        <w:ind w:left="720" w:hanging="360"/>
      </w:pPr>
      <w:rPr>
        <w:rFonts w:asciiTheme="minorHAnsi" w:eastAsia="Arial" w:hAnsiTheme="minorHAnsi" w:cstheme="minorHAnsi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2EE3BAA"/>
    <w:multiLevelType w:val="hybridMultilevel"/>
    <w:tmpl w:val="BF9C37DA"/>
    <w:lvl w:ilvl="0" w:tplc="323ED47A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26635412"/>
    <w:multiLevelType w:val="singleLevel"/>
    <w:tmpl w:val="BD62FC3A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  <w:rPr>
        <w:rFonts w:cs="Times New Roman"/>
      </w:rPr>
    </w:lvl>
  </w:abstractNum>
  <w:abstractNum w:abstractNumId="38" w15:restartNumberingAfterBreak="0">
    <w:nsid w:val="26E83936"/>
    <w:multiLevelType w:val="hybridMultilevel"/>
    <w:tmpl w:val="2E085712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9" w15:restartNumberingAfterBreak="0">
    <w:nsid w:val="26FF38D8"/>
    <w:multiLevelType w:val="hybridMultilevel"/>
    <w:tmpl w:val="9E0CB4EC"/>
    <w:lvl w:ilvl="0" w:tplc="C69A8EFE">
      <w:start w:val="1"/>
      <w:numFmt w:val="upperRoman"/>
      <w:lvlText w:val="%1."/>
      <w:lvlJc w:val="left"/>
      <w:pPr>
        <w:ind w:left="100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0" w15:restartNumberingAfterBreak="0">
    <w:nsid w:val="270B00C4"/>
    <w:multiLevelType w:val="multilevel"/>
    <w:tmpl w:val="3F04E75A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41" w15:restartNumberingAfterBreak="0">
    <w:nsid w:val="279A6785"/>
    <w:multiLevelType w:val="multilevel"/>
    <w:tmpl w:val="6D048C22"/>
    <w:lvl w:ilvl="0">
      <w:start w:val="1"/>
      <w:numFmt w:val="upperRoman"/>
      <w:pStyle w:val="PoziomI"/>
      <w:lvlText w:val="%1."/>
      <w:lvlJc w:val="left"/>
      <w:pPr>
        <w:tabs>
          <w:tab w:val="num" w:pos="720"/>
        </w:tabs>
        <w:ind w:left="360" w:hanging="360"/>
      </w:pPr>
      <w:rPr>
        <w:rFonts w:cs="Times New Roman"/>
      </w:rPr>
    </w:lvl>
    <w:lvl w:ilvl="1">
      <w:start w:val="1"/>
      <w:numFmt w:val="decimal"/>
      <w:pStyle w:val="PoziomII"/>
      <w:lvlText w:val="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pStyle w:val="PoziomIII"/>
      <w:lvlText w:val="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bullet"/>
      <w:pStyle w:val="PoziomIV"/>
      <w:lvlText w:val=""/>
      <w:lvlJc w:val="left"/>
      <w:pPr>
        <w:tabs>
          <w:tab w:val="num" w:pos="1728"/>
        </w:tabs>
        <w:ind w:left="1728" w:hanging="648"/>
      </w:pPr>
      <w:rPr>
        <w:rFonts w:ascii="Symbol" w:hAnsi="Symbol" w:hint="default"/>
      </w:rPr>
    </w:lvl>
    <w:lvl w:ilvl="4">
      <w:start w:val="1"/>
      <w:numFmt w:val="bullet"/>
      <w:pStyle w:val="PoziomV"/>
      <w:lvlText w:val=""/>
      <w:lvlJc w:val="left"/>
      <w:pPr>
        <w:tabs>
          <w:tab w:val="num" w:pos="2232"/>
        </w:tabs>
        <w:ind w:left="2232" w:hanging="792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42" w15:restartNumberingAfterBreak="0">
    <w:nsid w:val="298F155D"/>
    <w:multiLevelType w:val="hybridMultilevel"/>
    <w:tmpl w:val="65DE9484"/>
    <w:lvl w:ilvl="0" w:tplc="0F3CDC8C">
      <w:start w:val="1"/>
      <w:numFmt w:val="decimal"/>
      <w:lvlText w:val="%1."/>
      <w:lvlJc w:val="left"/>
      <w:pPr>
        <w:ind w:left="720" w:hanging="360"/>
      </w:pPr>
      <w:rPr>
        <w:rFonts w:asciiTheme="minorHAnsi" w:eastAsia="Arial" w:hAnsiTheme="minorHAnsi" w:cstheme="minorHAnsi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29AA0C76"/>
    <w:multiLevelType w:val="multilevel"/>
    <w:tmpl w:val="4C1AF2D2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44" w15:restartNumberingAfterBreak="0">
    <w:nsid w:val="29DE6C4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5" w15:restartNumberingAfterBreak="0">
    <w:nsid w:val="2B476C32"/>
    <w:multiLevelType w:val="singleLevel"/>
    <w:tmpl w:val="8326B646"/>
    <w:lvl w:ilvl="0">
      <w:start w:val="1"/>
      <w:numFmt w:val="lowerLetter"/>
      <w:pStyle w:val="podpunkt-a"/>
      <w:lvlText w:val="%1)"/>
      <w:lvlJc w:val="left"/>
      <w:pPr>
        <w:tabs>
          <w:tab w:val="num" w:pos="1134"/>
        </w:tabs>
        <w:ind w:left="1134" w:hanging="454"/>
      </w:pPr>
      <w:rPr>
        <w:rFonts w:cs="Times New Roman"/>
      </w:rPr>
    </w:lvl>
  </w:abstractNum>
  <w:abstractNum w:abstractNumId="46" w15:restartNumberingAfterBreak="0">
    <w:nsid w:val="2C1F4FB4"/>
    <w:multiLevelType w:val="hybridMultilevel"/>
    <w:tmpl w:val="9E0CB4EC"/>
    <w:lvl w:ilvl="0" w:tplc="C69A8EFE">
      <w:start w:val="1"/>
      <w:numFmt w:val="upperRoman"/>
      <w:lvlText w:val="%1."/>
      <w:lvlJc w:val="left"/>
      <w:pPr>
        <w:ind w:left="100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7" w15:restartNumberingAfterBreak="0">
    <w:nsid w:val="2C2E2AB7"/>
    <w:multiLevelType w:val="hybridMultilevel"/>
    <w:tmpl w:val="9C8E6ECE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48" w15:restartNumberingAfterBreak="0">
    <w:nsid w:val="2EA704B4"/>
    <w:multiLevelType w:val="multilevel"/>
    <w:tmpl w:val="325A0BE2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color w:val="auto"/>
      </w:rPr>
    </w:lvl>
    <w:lvl w:ilvl="1">
      <w:start w:val="1"/>
      <w:numFmt w:val="decimal"/>
      <w:lvlText w:val="%2)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49" w15:restartNumberingAfterBreak="0">
    <w:nsid w:val="30A85BCA"/>
    <w:multiLevelType w:val="hybridMultilevel"/>
    <w:tmpl w:val="EB022920"/>
    <w:lvl w:ilvl="0" w:tplc="25DE2604">
      <w:start w:val="1"/>
      <w:numFmt w:val="decimal"/>
      <w:lvlText w:val="%1."/>
      <w:lvlJc w:val="left"/>
      <w:pPr>
        <w:ind w:left="720" w:hanging="360"/>
      </w:pPr>
      <w:rPr>
        <w:rFonts w:asciiTheme="minorHAnsi" w:eastAsia="Arial" w:hAnsiTheme="minorHAnsi" w:cstheme="minorHAnsi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31053ED8"/>
    <w:multiLevelType w:val="hybridMultilevel"/>
    <w:tmpl w:val="5B9CF810"/>
    <w:lvl w:ilvl="0" w:tplc="C69A8EFE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314B3DA2"/>
    <w:multiLevelType w:val="hybridMultilevel"/>
    <w:tmpl w:val="6C8A56C4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32C918EA"/>
    <w:multiLevelType w:val="multilevel"/>
    <w:tmpl w:val="5A5A82F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3" w15:restartNumberingAfterBreak="0">
    <w:nsid w:val="3381264A"/>
    <w:multiLevelType w:val="hybridMultilevel"/>
    <w:tmpl w:val="6B007F64"/>
    <w:lvl w:ilvl="0" w:tplc="837A81A4">
      <w:start w:val="1"/>
      <w:numFmt w:val="decimal"/>
      <w:lvlText w:val="%1."/>
      <w:lvlJc w:val="left"/>
      <w:pPr>
        <w:ind w:left="720" w:hanging="360"/>
      </w:pPr>
      <w:rPr>
        <w:rFonts w:asciiTheme="minorHAnsi" w:eastAsia="Arial" w:hAnsiTheme="minorHAnsi" w:cstheme="minorHAnsi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347E7A1E"/>
    <w:multiLevelType w:val="hybridMultilevel"/>
    <w:tmpl w:val="6DC8F1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35F540FC"/>
    <w:multiLevelType w:val="singleLevel"/>
    <w:tmpl w:val="42B6C8D6"/>
    <w:lvl w:ilvl="0">
      <w:start w:val="1"/>
      <w:numFmt w:val="bullet"/>
      <w:pStyle w:val="podpunkt"/>
      <w:lvlText w:val=""/>
      <w:lvlJc w:val="left"/>
      <w:pPr>
        <w:tabs>
          <w:tab w:val="num" w:pos="1607"/>
        </w:tabs>
        <w:ind w:left="1588" w:hanging="341"/>
      </w:pPr>
      <w:rPr>
        <w:rFonts w:ascii="Symbol" w:hAnsi="Symbol" w:hint="default"/>
      </w:rPr>
    </w:lvl>
  </w:abstractNum>
  <w:abstractNum w:abstractNumId="56" w15:restartNumberingAfterBreak="0">
    <w:nsid w:val="364E7C46"/>
    <w:multiLevelType w:val="hybridMultilevel"/>
    <w:tmpl w:val="411C28B4"/>
    <w:lvl w:ilvl="0" w:tplc="D7BCCA04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38B714D1"/>
    <w:multiLevelType w:val="hybridMultilevel"/>
    <w:tmpl w:val="7BAE5E96"/>
    <w:lvl w:ilvl="0" w:tplc="C3366F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000000"/>
      </w:rPr>
    </w:lvl>
    <w:lvl w:ilvl="1" w:tplc="14E02E8A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Theme="minorHAnsi" w:hAnsiTheme="minorHAnsi" w:cstheme="minorHAnsi" w:hint="default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8" w15:restartNumberingAfterBreak="0">
    <w:nsid w:val="396E641F"/>
    <w:multiLevelType w:val="hybridMultilevel"/>
    <w:tmpl w:val="92429890"/>
    <w:lvl w:ilvl="0" w:tplc="C69A8EFE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397633DF"/>
    <w:multiLevelType w:val="hybridMultilevel"/>
    <w:tmpl w:val="3222A49E"/>
    <w:lvl w:ilvl="0" w:tplc="5E94E20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61" w15:restartNumberingAfterBreak="0">
    <w:nsid w:val="3B06106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2" w15:restartNumberingAfterBreak="0">
    <w:nsid w:val="3B432A72"/>
    <w:multiLevelType w:val="multilevel"/>
    <w:tmpl w:val="997A5132"/>
    <w:styleLink w:val="Biecalista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4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63" w15:restartNumberingAfterBreak="0">
    <w:nsid w:val="3B6D054F"/>
    <w:multiLevelType w:val="hybridMultilevel"/>
    <w:tmpl w:val="CC4AD82E"/>
    <w:lvl w:ilvl="0" w:tplc="0415000F">
      <w:start w:val="1"/>
      <w:numFmt w:val="decimal"/>
      <w:lvlText w:val="%1."/>
      <w:lvlJc w:val="left"/>
      <w:pPr>
        <w:ind w:left="1145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305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65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  <w:rPr>
        <w:rFonts w:cs="Times New Roman"/>
      </w:rPr>
    </w:lvl>
  </w:abstractNum>
  <w:abstractNum w:abstractNumId="64" w15:restartNumberingAfterBreak="0">
    <w:nsid w:val="3C6237FE"/>
    <w:multiLevelType w:val="hybridMultilevel"/>
    <w:tmpl w:val="77101D94"/>
    <w:lvl w:ilvl="0" w:tplc="C69A8EFE">
      <w:start w:val="1"/>
      <w:numFmt w:val="upperRoman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5" w15:restartNumberingAfterBreak="0">
    <w:nsid w:val="3EBA346F"/>
    <w:multiLevelType w:val="multilevel"/>
    <w:tmpl w:val="0415001F"/>
    <w:styleLink w:val="Styl6"/>
    <w:lvl w:ilvl="0">
      <w:start w:val="2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66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67" w15:restartNumberingAfterBreak="0">
    <w:nsid w:val="41161B67"/>
    <w:multiLevelType w:val="multilevel"/>
    <w:tmpl w:val="B3926144"/>
    <w:lvl w:ilvl="0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8" w15:restartNumberingAfterBreak="0">
    <w:nsid w:val="42F1648C"/>
    <w:multiLevelType w:val="multilevel"/>
    <w:tmpl w:val="F13ACF2E"/>
    <w:lvl w:ilvl="0">
      <w:start w:val="1"/>
      <w:numFmt w:val="upperRoman"/>
      <w:lvlRestart w:val="0"/>
      <w:pStyle w:val="1poziom"/>
      <w:lvlText w:val="%1"/>
      <w:lvlJc w:val="left"/>
      <w:pPr>
        <w:ind w:left="357" w:hanging="357"/>
      </w:pPr>
      <w:rPr>
        <w:rFonts w:ascii="Arial" w:hAnsi="Arial" w:cs="Arial" w:hint="default"/>
        <w:b/>
        <w:i w:val="0"/>
        <w:color w:val="1F497D" w:themeColor="text2"/>
        <w:sz w:val="20"/>
      </w:rPr>
    </w:lvl>
    <w:lvl w:ilvl="1">
      <w:start w:val="1"/>
      <w:numFmt w:val="decimal"/>
      <w:pStyle w:val="2poziom"/>
      <w:isLgl/>
      <w:lvlText w:val="%1.%2"/>
      <w:lvlJc w:val="left"/>
      <w:pPr>
        <w:ind w:left="1077" w:hanging="720"/>
      </w:pPr>
      <w:rPr>
        <w:rFonts w:ascii="Arial" w:hAnsi="Arial" w:cs="Arial" w:hint="default"/>
        <w:b w:val="0"/>
        <w:i w:val="0"/>
        <w:color w:val="000000" w:themeColor="text1"/>
        <w:sz w:val="18"/>
      </w:rPr>
    </w:lvl>
    <w:lvl w:ilvl="2">
      <w:start w:val="1"/>
      <w:numFmt w:val="decimal"/>
      <w:pStyle w:val="3poziom"/>
      <w:isLgl/>
      <w:lvlText w:val="%1.%2.%3"/>
      <w:lvlJc w:val="left"/>
      <w:pPr>
        <w:ind w:left="1571" w:hanging="720"/>
      </w:pPr>
      <w:rPr>
        <w:rFonts w:ascii="Arial" w:hAnsi="Arial" w:cs="Arial" w:hint="default"/>
        <w:b w:val="0"/>
        <w:i w:val="0"/>
        <w:sz w:val="18"/>
      </w:rPr>
    </w:lvl>
    <w:lvl w:ilvl="3">
      <w:start w:val="1"/>
      <w:numFmt w:val="decimal"/>
      <w:pStyle w:val="4poziom"/>
      <w:isLgl/>
      <w:lvlText w:val="%1.%2.%3.%4"/>
      <w:lvlJc w:val="left"/>
      <w:pPr>
        <w:ind w:left="2279" w:hanging="720"/>
      </w:pPr>
      <w:rPr>
        <w:rFonts w:hint="default"/>
      </w:rPr>
    </w:lvl>
    <w:lvl w:ilvl="4">
      <w:start w:val="1"/>
      <w:numFmt w:val="lowerLetter"/>
      <w:pStyle w:val="5poziom"/>
      <w:lvlText w:val="%5."/>
      <w:lvlJc w:val="left"/>
      <w:pPr>
        <w:ind w:left="1417" w:hanging="226"/>
      </w:pPr>
      <w:rPr>
        <w:rFonts w:ascii="Arial" w:hAnsi="Arial" w:cs="Arial" w:hint="default"/>
        <w:b w:val="0"/>
        <w:i w:val="0"/>
        <w:sz w:val="18"/>
      </w:rPr>
    </w:lvl>
    <w:lvl w:ilvl="5">
      <w:start w:val="1"/>
      <w:numFmt w:val="bullet"/>
      <w:lvlRestart w:val="0"/>
      <w:lvlText w:val=""/>
      <w:lvlJc w:val="left"/>
      <w:pPr>
        <w:ind w:left="1701" w:hanging="227"/>
      </w:pPr>
      <w:rPr>
        <w:rFonts w:ascii="Symbol" w:hAnsi="Symbol" w:hint="default"/>
        <w:b w:val="0"/>
        <w:i w:val="0"/>
        <w:color w:val="auto"/>
        <w:sz w:val="18"/>
      </w:rPr>
    </w:lvl>
    <w:lvl w:ilvl="6">
      <w:start w:val="1"/>
      <w:numFmt w:val="none"/>
      <w:lvlText w:val=""/>
      <w:lvlJc w:val="left"/>
      <w:pPr>
        <w:ind w:left="357" w:hanging="357"/>
      </w:pPr>
      <w:rPr>
        <w:rFonts w:hint="default"/>
      </w:rPr>
    </w:lvl>
    <w:lvl w:ilvl="7">
      <w:start w:val="1"/>
      <w:numFmt w:val="none"/>
      <w:lvlText w:val=""/>
      <w:lvlJc w:val="left"/>
      <w:pPr>
        <w:ind w:left="357" w:hanging="357"/>
      </w:pPr>
      <w:rPr>
        <w:rFonts w:hint="default"/>
      </w:rPr>
    </w:lvl>
    <w:lvl w:ilvl="8">
      <w:start w:val="1"/>
      <w:numFmt w:val="none"/>
      <w:lvlText w:val=""/>
      <w:lvlJc w:val="left"/>
      <w:pPr>
        <w:ind w:left="357" w:hanging="357"/>
      </w:pPr>
      <w:rPr>
        <w:rFonts w:hint="default"/>
      </w:rPr>
    </w:lvl>
  </w:abstractNum>
  <w:abstractNum w:abstractNumId="69" w15:restartNumberingAfterBreak="0">
    <w:nsid w:val="43431DDE"/>
    <w:multiLevelType w:val="multilevel"/>
    <w:tmpl w:val="3F04E75A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70" w15:restartNumberingAfterBreak="0">
    <w:nsid w:val="45254CC6"/>
    <w:multiLevelType w:val="multilevel"/>
    <w:tmpl w:val="705CF51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9" w:hanging="432"/>
      </w:pPr>
      <w:rPr>
        <w:rFonts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1" w15:restartNumberingAfterBreak="0">
    <w:nsid w:val="46137BF2"/>
    <w:multiLevelType w:val="hybridMultilevel"/>
    <w:tmpl w:val="F3A48E90"/>
    <w:lvl w:ilvl="0" w:tplc="BD6EA2A0">
      <w:start w:val="1"/>
      <w:numFmt w:val="decimal"/>
      <w:lvlText w:val="%1."/>
      <w:lvlJc w:val="left"/>
      <w:pPr>
        <w:ind w:left="720" w:hanging="360"/>
      </w:pPr>
      <w:rPr>
        <w:rFonts w:asciiTheme="minorHAnsi" w:eastAsia="Arial" w:hAnsiTheme="minorHAnsi" w:cstheme="minorHAnsi" w:hint="default"/>
        <w:b w:val="0"/>
        <w:i w:val="0"/>
        <w:lang w:val="p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46671A57"/>
    <w:multiLevelType w:val="singleLevel"/>
    <w:tmpl w:val="D4AEB81A"/>
    <w:lvl w:ilvl="0">
      <w:start w:val="1"/>
      <w:numFmt w:val="bullet"/>
      <w:pStyle w:val="podpunkt-"/>
      <w:lvlText w:val=""/>
      <w:lvlJc w:val="left"/>
      <w:pPr>
        <w:tabs>
          <w:tab w:val="num" w:pos="1607"/>
        </w:tabs>
        <w:ind w:left="1588" w:hanging="341"/>
      </w:pPr>
      <w:rPr>
        <w:rFonts w:ascii="Symbol" w:hAnsi="Symbol" w:hint="default"/>
      </w:rPr>
    </w:lvl>
  </w:abstractNum>
  <w:abstractNum w:abstractNumId="73" w15:restartNumberingAfterBreak="0">
    <w:nsid w:val="466F6556"/>
    <w:multiLevelType w:val="hybridMultilevel"/>
    <w:tmpl w:val="CCCAF2CA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46A90169"/>
    <w:multiLevelType w:val="multilevel"/>
    <w:tmpl w:val="AB485674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</w:rPr>
    </w:lvl>
    <w:lvl w:ilvl="1">
      <w:start w:val="1"/>
      <w:numFmt w:val="decimal"/>
      <w:lvlText w:val="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75" w15:restartNumberingAfterBreak="0">
    <w:nsid w:val="46D7571C"/>
    <w:multiLevelType w:val="multilevel"/>
    <w:tmpl w:val="BC6AE532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76" w15:restartNumberingAfterBreak="0">
    <w:nsid w:val="48C6277E"/>
    <w:multiLevelType w:val="multilevel"/>
    <w:tmpl w:val="4C1AF2D2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77" w15:restartNumberingAfterBreak="0">
    <w:nsid w:val="4A625E9B"/>
    <w:multiLevelType w:val="hybridMultilevel"/>
    <w:tmpl w:val="50ECE9D6"/>
    <w:lvl w:ilvl="0" w:tplc="0409000F">
      <w:start w:val="1"/>
      <w:numFmt w:val="lowerLetter"/>
      <w:pStyle w:val="Parties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A0AC6C54">
      <w:start w:val="2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F8DE168A">
      <w:start w:val="1"/>
      <w:numFmt w:val="decimal"/>
      <w:lvlText w:val="%3)"/>
      <w:lvlJc w:val="left"/>
      <w:pPr>
        <w:tabs>
          <w:tab w:val="num" w:pos="786"/>
        </w:tabs>
        <w:ind w:left="786" w:hanging="360"/>
      </w:pPr>
      <w:rPr>
        <w:rFonts w:ascii="Calibri" w:hAnsi="Calibri" w:cs="Calibri" w:hint="default"/>
        <w:b w:val="0"/>
        <w:i w:val="0"/>
        <w:sz w:val="24"/>
      </w:rPr>
    </w:lvl>
    <w:lvl w:ilvl="3" w:tplc="62640040">
      <w:start w:val="1"/>
      <w:numFmt w:val="upperRoman"/>
      <w:lvlText w:val="%4."/>
      <w:lvlJc w:val="left"/>
      <w:pPr>
        <w:ind w:left="3600" w:hanging="72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78" w15:restartNumberingAfterBreak="0">
    <w:nsid w:val="4BFE1D36"/>
    <w:multiLevelType w:val="hybridMultilevel"/>
    <w:tmpl w:val="FA6E0604"/>
    <w:lvl w:ilvl="0" w:tplc="0415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 w:tplc="10B8B3D6">
      <w:start w:val="1"/>
      <w:numFmt w:val="decimal"/>
      <w:lvlText w:val="%2."/>
      <w:lvlJc w:val="left"/>
      <w:pPr>
        <w:ind w:left="1110" w:hanging="30"/>
      </w:pPr>
      <w:rPr>
        <w:rFonts w:ascii="Calibri" w:hAnsi="Calibri" w:cs="Times New Roman" w:hint="default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9" w15:restartNumberingAfterBreak="0">
    <w:nsid w:val="4C1206BF"/>
    <w:multiLevelType w:val="hybridMultilevel"/>
    <w:tmpl w:val="C61E0992"/>
    <w:lvl w:ilvl="0" w:tplc="8C622FCC">
      <w:start w:val="1"/>
      <w:numFmt w:val="decimal"/>
      <w:lvlText w:val="%1."/>
      <w:lvlJc w:val="left"/>
      <w:pPr>
        <w:ind w:left="720" w:hanging="360"/>
      </w:pPr>
      <w:rPr>
        <w:rFonts w:asciiTheme="minorHAnsi" w:eastAsia="Arial" w:hAnsiTheme="minorHAnsi" w:cstheme="minorHAnsi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4C941779"/>
    <w:multiLevelType w:val="multilevel"/>
    <w:tmpl w:val="D2D014C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81" w15:restartNumberingAfterBreak="0">
    <w:nsid w:val="4DE50A23"/>
    <w:multiLevelType w:val="hybridMultilevel"/>
    <w:tmpl w:val="883A7C8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4E2B02E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574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3" w15:restartNumberingAfterBreak="0">
    <w:nsid w:val="4E525892"/>
    <w:multiLevelType w:val="hybridMultilevel"/>
    <w:tmpl w:val="F536A01E"/>
    <w:lvl w:ilvl="0" w:tplc="7FB6DED8">
      <w:start w:val="1"/>
      <w:numFmt w:val="lowerLetter"/>
      <w:lvlText w:val="%1)"/>
      <w:lvlJc w:val="left"/>
      <w:pPr>
        <w:ind w:left="717" w:hanging="360"/>
      </w:pPr>
      <w:rPr>
        <w:rFonts w:cs="Times New Roman" w:hint="default"/>
      </w:rPr>
    </w:lvl>
    <w:lvl w:ilvl="1" w:tplc="284E88D2">
      <w:start w:val="1"/>
      <w:numFmt w:val="upperRoman"/>
      <w:lvlText w:val="%2."/>
      <w:lvlJc w:val="left"/>
      <w:pPr>
        <w:ind w:left="1797" w:hanging="720"/>
      </w:pPr>
      <w:rPr>
        <w:rFonts w:eastAsia="Times New Roman" w:cs="Calibri" w:hint="default"/>
      </w:r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7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3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  <w:rPr>
        <w:rFonts w:cs="Times New Roman"/>
      </w:rPr>
    </w:lvl>
  </w:abstractNum>
  <w:abstractNum w:abstractNumId="84" w15:restartNumberingAfterBreak="0">
    <w:nsid w:val="4E64107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574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5" w15:restartNumberingAfterBreak="0">
    <w:nsid w:val="4E9451E9"/>
    <w:multiLevelType w:val="hybridMultilevel"/>
    <w:tmpl w:val="BE90111E"/>
    <w:lvl w:ilvl="0" w:tplc="44A62256">
      <w:start w:val="1"/>
      <w:numFmt w:val="upperRoman"/>
      <w:lvlText w:val="%1."/>
      <w:lvlJc w:val="left"/>
      <w:pPr>
        <w:ind w:left="765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86" w15:restartNumberingAfterBreak="0">
    <w:nsid w:val="4F1218BC"/>
    <w:multiLevelType w:val="hybridMultilevel"/>
    <w:tmpl w:val="4C64F3DC"/>
    <w:lvl w:ilvl="0" w:tplc="D4D44A2A">
      <w:start w:val="1"/>
      <w:numFmt w:val="upperRoman"/>
      <w:lvlText w:val="%1."/>
      <w:lvlJc w:val="righ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510E39AE"/>
    <w:multiLevelType w:val="hybridMultilevel"/>
    <w:tmpl w:val="9C8E6ECE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88" w15:restartNumberingAfterBreak="0">
    <w:nsid w:val="517E2011"/>
    <w:multiLevelType w:val="multilevel"/>
    <w:tmpl w:val="0EDA00D0"/>
    <w:lvl w:ilvl="0">
      <w:start w:val="1"/>
      <w:numFmt w:val="decimal"/>
      <w:pStyle w:val="Paragraf"/>
      <w:suff w:val="nothing"/>
      <w:lvlText w:val="§ %1."/>
      <w:lvlJc w:val="left"/>
      <w:pPr>
        <w:ind w:left="0" w:firstLine="0"/>
      </w:pPr>
      <w:rPr>
        <w:rFonts w:hint="default"/>
        <w:b/>
        <w:bCs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9" w15:restartNumberingAfterBreak="0">
    <w:nsid w:val="51DC2C0C"/>
    <w:multiLevelType w:val="hybridMultilevel"/>
    <w:tmpl w:val="8C425A9A"/>
    <w:lvl w:ilvl="0" w:tplc="041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0" w15:restartNumberingAfterBreak="0">
    <w:nsid w:val="52246FAB"/>
    <w:multiLevelType w:val="multilevel"/>
    <w:tmpl w:val="56F8FCE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1" w15:restartNumberingAfterBreak="0">
    <w:nsid w:val="529F670F"/>
    <w:multiLevelType w:val="multilevel"/>
    <w:tmpl w:val="FFE8EDE2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2" w15:restartNumberingAfterBreak="0">
    <w:nsid w:val="54051A55"/>
    <w:multiLevelType w:val="singleLevel"/>
    <w:tmpl w:val="4F420216"/>
    <w:lvl w:ilvl="0">
      <w:start w:val="1"/>
      <w:numFmt w:val="decimal"/>
      <w:pStyle w:val="podpunkt-1"/>
      <w:lvlText w:val="%1)"/>
      <w:lvlJc w:val="left"/>
      <w:pPr>
        <w:tabs>
          <w:tab w:val="num" w:pos="1134"/>
        </w:tabs>
        <w:ind w:left="1134" w:hanging="454"/>
      </w:pPr>
      <w:rPr>
        <w:rFonts w:cs="Times New Roman"/>
      </w:rPr>
    </w:lvl>
  </w:abstractNum>
  <w:abstractNum w:abstractNumId="93" w15:restartNumberingAfterBreak="0">
    <w:nsid w:val="54D07207"/>
    <w:multiLevelType w:val="multilevel"/>
    <w:tmpl w:val="C0120FC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94" w15:restartNumberingAfterBreak="0">
    <w:nsid w:val="576B7B5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95" w15:restartNumberingAfterBreak="0">
    <w:nsid w:val="57CE4CA7"/>
    <w:multiLevelType w:val="hybridMultilevel"/>
    <w:tmpl w:val="56E86D54"/>
    <w:lvl w:ilvl="0" w:tplc="04150011">
      <w:start w:val="1"/>
      <w:numFmt w:val="decimal"/>
      <w:lvlText w:val="%1)"/>
      <w:lvlJc w:val="left"/>
      <w:pPr>
        <w:ind w:left="1145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865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305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65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  <w:rPr>
        <w:rFonts w:cs="Times New Roman"/>
      </w:rPr>
    </w:lvl>
  </w:abstractNum>
  <w:abstractNum w:abstractNumId="96" w15:restartNumberingAfterBreak="0">
    <w:nsid w:val="5A326F90"/>
    <w:multiLevelType w:val="multilevel"/>
    <w:tmpl w:val="3A5C5A06"/>
    <w:lvl w:ilvl="0">
      <w:start w:val="1"/>
      <w:numFmt w:val="decimal"/>
      <w:pStyle w:val="Nagwek1"/>
      <w:lvlText w:val="%1."/>
      <w:lvlJc w:val="left"/>
      <w:pPr>
        <w:tabs>
          <w:tab w:val="num" w:pos="851"/>
        </w:tabs>
        <w:ind w:left="851" w:hanging="425"/>
      </w:pPr>
      <w:rPr>
        <w:rFonts w:cs="Times New Roman" w:hint="default"/>
        <w:i w:val="0"/>
        <w:sz w:val="22"/>
        <w:szCs w:val="22"/>
      </w:rPr>
    </w:lvl>
    <w:lvl w:ilvl="1">
      <w:start w:val="1"/>
      <w:numFmt w:val="none"/>
      <w:pStyle w:val="Nagwek2"/>
      <w:lvlText w:val="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</w:rPr>
    </w:lvl>
    <w:lvl w:ilvl="2">
      <w:start w:val="1"/>
      <w:numFmt w:val="decimal"/>
      <w:pStyle w:val="Nagwek3"/>
      <w:lvlText w:val="%3."/>
      <w:lvlJc w:val="left"/>
      <w:pPr>
        <w:tabs>
          <w:tab w:val="num" w:pos="1418"/>
        </w:tabs>
        <w:ind w:left="1418" w:hanging="851"/>
      </w:pPr>
      <w:rPr>
        <w:rFonts w:cs="Times New Roman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tabs>
          <w:tab w:val="num" w:pos="1418"/>
        </w:tabs>
        <w:ind w:left="1418" w:hanging="851"/>
      </w:pPr>
      <w:rPr>
        <w:rFonts w:cs="Times New Roman" w:hint="default"/>
      </w:rPr>
    </w:lvl>
    <w:lvl w:ilvl="4">
      <w:start w:val="1"/>
      <w:numFmt w:val="lowerRoman"/>
      <w:pStyle w:val="Nagwek5"/>
      <w:lvlText w:val="(%5)"/>
      <w:lvlJc w:val="left"/>
      <w:pPr>
        <w:tabs>
          <w:tab w:val="num" w:pos="2138"/>
        </w:tabs>
        <w:ind w:left="1985" w:hanging="567"/>
      </w:pPr>
      <w:rPr>
        <w:rFonts w:cs="Times New Roman" w:hint="default"/>
      </w:rPr>
    </w:lvl>
    <w:lvl w:ilvl="5">
      <w:start w:val="1"/>
      <w:numFmt w:val="lowerLetter"/>
      <w:pStyle w:val="Nagwek6"/>
      <w:lvlText w:val="(%6)"/>
      <w:lvlJc w:val="left"/>
      <w:pPr>
        <w:tabs>
          <w:tab w:val="num" w:pos="2410"/>
        </w:tabs>
        <w:ind w:left="2410" w:hanging="425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97" w15:restartNumberingAfterBreak="0">
    <w:nsid w:val="5B447CBB"/>
    <w:multiLevelType w:val="hybridMultilevel"/>
    <w:tmpl w:val="7A906812"/>
    <w:lvl w:ilvl="0" w:tplc="6CBE38C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631F6EB3"/>
    <w:multiLevelType w:val="hybridMultilevel"/>
    <w:tmpl w:val="4B3ED89E"/>
    <w:lvl w:ilvl="0" w:tplc="A8485D9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64BF4EE5"/>
    <w:multiLevelType w:val="multilevel"/>
    <w:tmpl w:val="90F443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0" w15:restartNumberingAfterBreak="0">
    <w:nsid w:val="65000E5C"/>
    <w:multiLevelType w:val="multilevel"/>
    <w:tmpl w:val="8E6C3E3A"/>
    <w:styleLink w:val="Styl2"/>
    <w:lvl w:ilvl="0">
      <w:start w:val="1"/>
      <w:numFmt w:val="decimal"/>
      <w:lvlText w:val="11.%1."/>
      <w:lvlJc w:val="left"/>
      <w:pPr>
        <w:tabs>
          <w:tab w:val="num" w:pos="502"/>
        </w:tabs>
        <w:ind w:left="502" w:hanging="360"/>
      </w:pPr>
      <w:rPr>
        <w:rFonts w:cs="Times New Roman" w:hint="default"/>
        <w:b w:val="0"/>
        <w:i w:val="0"/>
      </w:rPr>
    </w:lvl>
    <w:lvl w:ilvl="1">
      <w:start w:val="1"/>
      <w:numFmt w:val="decimal"/>
      <w:lvlText w:val="4.%2."/>
      <w:lvlJc w:val="left"/>
      <w:pPr>
        <w:tabs>
          <w:tab w:val="num" w:pos="792"/>
        </w:tabs>
        <w:ind w:left="792" w:hanging="432"/>
      </w:pPr>
      <w:rPr>
        <w:rFonts w:cs="Times New Roman" w:hint="default"/>
        <w:b w:val="0"/>
        <w:i w:val="0"/>
        <w:color w:val="000000"/>
      </w:rPr>
    </w:lvl>
    <w:lvl w:ilvl="2">
      <w:start w:val="1"/>
      <w:numFmt w:val="decimal"/>
      <w:lvlText w:val="1.3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01" w15:restartNumberingAfterBreak="0">
    <w:nsid w:val="65217043"/>
    <w:multiLevelType w:val="hybridMultilevel"/>
    <w:tmpl w:val="FBA44900"/>
    <w:lvl w:ilvl="0" w:tplc="318C580C">
      <w:start w:val="1"/>
      <w:numFmt w:val="bullet"/>
      <w:lvlText w:val=""/>
      <w:lvlJc w:val="left"/>
      <w:pPr>
        <w:ind w:left="149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102" w15:restartNumberingAfterBreak="0">
    <w:nsid w:val="65CA3C10"/>
    <w:multiLevelType w:val="multilevel"/>
    <w:tmpl w:val="DB8E81D2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ascii="Calibri" w:eastAsia="Times New Roman" w:hAnsi="Calibri" w:cs="Arial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103" w15:restartNumberingAfterBreak="0">
    <w:nsid w:val="669410F7"/>
    <w:multiLevelType w:val="multilevel"/>
    <w:tmpl w:val="55A8A9C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Letter"/>
      <w:lvlText w:val="%3)"/>
      <w:lvlJc w:val="left"/>
      <w:pPr>
        <w:ind w:left="2160" w:hanging="360"/>
      </w:pPr>
    </w:lvl>
    <w:lvl w:ilvl="3">
      <w:start w:val="1"/>
      <w:numFmt w:val="lowerRoman"/>
      <w:lvlText w:val="(%4)"/>
      <w:lvlJc w:val="left"/>
      <w:pPr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04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</w:abstractNum>
  <w:abstractNum w:abstractNumId="105" w15:restartNumberingAfterBreak="0">
    <w:nsid w:val="6B1D1232"/>
    <w:multiLevelType w:val="multilevel"/>
    <w:tmpl w:val="9048AF06"/>
    <w:lvl w:ilvl="0">
      <w:start w:val="1"/>
      <w:numFmt w:val="decimal"/>
      <w:pStyle w:val="Level6"/>
      <w:lvlText w:val="%1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1247"/>
        </w:tabs>
        <w:ind w:left="1247" w:hanging="680"/>
      </w:pPr>
      <w:rPr>
        <w:rFonts w:cs="Times New Roman" w:hint="default"/>
        <w:b/>
        <w:i w:val="0"/>
        <w:sz w:val="21"/>
      </w:rPr>
    </w:lvl>
    <w:lvl w:ilvl="2">
      <w:start w:val="1"/>
      <w:numFmt w:val="decimal"/>
      <w:lvlText w:val="%1.%2.%3"/>
      <w:lvlJc w:val="left"/>
      <w:pPr>
        <w:tabs>
          <w:tab w:val="num" w:pos="2054"/>
        </w:tabs>
        <w:ind w:left="2054" w:hanging="794"/>
      </w:pPr>
      <w:rPr>
        <w:rFonts w:cs="Times New Roman" w:hint="default"/>
        <w:b/>
        <w:i w:val="0"/>
        <w:strike w:val="0"/>
        <w:sz w:val="17"/>
      </w:rPr>
    </w:lvl>
    <w:lvl w:ilvl="3">
      <w:start w:val="1"/>
      <w:numFmt w:val="lowerRoman"/>
      <w:lvlText w:val="(%4)"/>
      <w:lvlJc w:val="left"/>
      <w:pPr>
        <w:tabs>
          <w:tab w:val="num" w:pos="2120"/>
        </w:tabs>
        <w:ind w:left="2120" w:hanging="68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3288"/>
        </w:tabs>
        <w:ind w:left="3288" w:hanging="567"/>
      </w:pPr>
      <w:rPr>
        <w:rFonts w:cs="Times New Roman"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1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1"/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1"/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1"/>
      </w:pPr>
      <w:rPr>
        <w:rFonts w:cs="Times New Roman" w:hint="default"/>
      </w:rPr>
    </w:lvl>
  </w:abstractNum>
  <w:abstractNum w:abstractNumId="106" w15:restartNumberingAfterBreak="0">
    <w:nsid w:val="6CF370C1"/>
    <w:multiLevelType w:val="singleLevel"/>
    <w:tmpl w:val="AF0CDEB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7" w15:restartNumberingAfterBreak="0">
    <w:nsid w:val="6DDC4E6C"/>
    <w:multiLevelType w:val="multilevel"/>
    <w:tmpl w:val="3416B920"/>
    <w:lvl w:ilvl="0">
      <w:start w:val="1"/>
      <w:numFmt w:val="decimal"/>
      <w:lvlText w:val="%1."/>
      <w:lvlJc w:val="left"/>
      <w:pPr>
        <w:ind w:left="786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08" w15:restartNumberingAfterBreak="0">
    <w:nsid w:val="6DE95FCF"/>
    <w:multiLevelType w:val="hybridMultilevel"/>
    <w:tmpl w:val="AEDE07A2"/>
    <w:lvl w:ilvl="0" w:tplc="44283C38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9" w15:restartNumberingAfterBreak="0">
    <w:nsid w:val="6DEF2CCE"/>
    <w:multiLevelType w:val="hybridMultilevel"/>
    <w:tmpl w:val="2142535C"/>
    <w:lvl w:ilvl="0" w:tplc="C910EF66">
      <w:start w:val="1"/>
      <w:numFmt w:val="decimal"/>
      <w:pStyle w:val="Zaczniki"/>
      <w:lvlText w:val="1.%1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6EAE539C"/>
    <w:multiLevelType w:val="multilevel"/>
    <w:tmpl w:val="BC6AE532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11" w15:restartNumberingAfterBreak="0">
    <w:nsid w:val="6EC96BB5"/>
    <w:multiLevelType w:val="multilevel"/>
    <w:tmpl w:val="5A5A82F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2" w15:restartNumberingAfterBreak="0">
    <w:nsid w:val="720863EF"/>
    <w:multiLevelType w:val="hybridMultilevel"/>
    <w:tmpl w:val="4D0C3050"/>
    <w:lvl w:ilvl="0" w:tplc="B24805F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3" w15:restartNumberingAfterBreak="0">
    <w:nsid w:val="752C5902"/>
    <w:multiLevelType w:val="multilevel"/>
    <w:tmpl w:val="3F04E75A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14" w15:restartNumberingAfterBreak="0">
    <w:nsid w:val="76450D35"/>
    <w:multiLevelType w:val="multilevel"/>
    <w:tmpl w:val="55A8A9C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Letter"/>
      <w:lvlText w:val="%3)"/>
      <w:lvlJc w:val="left"/>
      <w:pPr>
        <w:ind w:left="2160" w:hanging="360"/>
      </w:pPr>
    </w:lvl>
    <w:lvl w:ilvl="3">
      <w:start w:val="1"/>
      <w:numFmt w:val="lowerRoman"/>
      <w:lvlText w:val="(%4)"/>
      <w:lvlJc w:val="left"/>
      <w:pPr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15" w15:restartNumberingAfterBreak="0">
    <w:nsid w:val="78EE1CFF"/>
    <w:multiLevelType w:val="multilevel"/>
    <w:tmpl w:val="3F04E75A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16" w15:restartNumberingAfterBreak="0">
    <w:nsid w:val="79E50B19"/>
    <w:multiLevelType w:val="hybridMultilevel"/>
    <w:tmpl w:val="DCCE5C8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 w15:restartNumberingAfterBreak="0">
    <w:nsid w:val="7B140F28"/>
    <w:multiLevelType w:val="multilevel"/>
    <w:tmpl w:val="3F04E75A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18" w15:restartNumberingAfterBreak="0">
    <w:nsid w:val="7CDA0850"/>
    <w:multiLevelType w:val="multilevel"/>
    <w:tmpl w:val="000078F6"/>
    <w:lvl w:ilvl="0">
      <w:start w:val="1"/>
      <w:numFmt w:val="decimal"/>
      <w:lvlText w:val="§%1"/>
      <w:lvlJc w:val="left"/>
      <w:pPr>
        <w:ind w:left="1559" w:hanging="425"/>
      </w:pPr>
      <w:rPr>
        <w:rFonts w:ascii="Calibri" w:hAnsi="Calibri" w:hint="default"/>
        <w:b w:val="0"/>
        <w:i w:val="0"/>
        <w:caps/>
        <w:strike w:val="0"/>
        <w:dstrike w:val="0"/>
        <w:vanish w:val="0"/>
        <w:color w:val="0070C0"/>
        <w:sz w:val="20"/>
        <w:szCs w:val="2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asciiTheme="minorHAnsi" w:hAnsiTheme="minorHAnsi" w:hint="default"/>
        <w:b w:val="0"/>
        <w:i w:val="0"/>
        <w:caps w:val="0"/>
        <w:strike w:val="0"/>
        <w:dstrike w:val="0"/>
        <w:vanish w:val="0"/>
        <w:color w:val="auto"/>
        <w:sz w:val="2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"/>
      <w:lvlJc w:val="left"/>
      <w:pPr>
        <w:ind w:left="1277" w:hanging="709"/>
      </w:pPr>
      <w:rPr>
        <w:rFonts w:asciiTheme="minorHAnsi" w:hAnsiTheme="minorHAnsi" w:hint="default"/>
        <w:b w:val="0"/>
        <w:i w:val="0"/>
        <w:color w:val="auto"/>
        <w:sz w:val="20"/>
      </w:rPr>
    </w:lvl>
    <w:lvl w:ilvl="3">
      <w:start w:val="1"/>
      <w:numFmt w:val="lowerLetter"/>
      <w:lvlText w:val="%4)"/>
      <w:lvlJc w:val="left"/>
      <w:pPr>
        <w:ind w:left="1559" w:hanging="283"/>
      </w:pPr>
      <w:rPr>
        <w:rFonts w:hint="default"/>
        <w:b w:val="0"/>
      </w:rPr>
    </w:lvl>
    <w:lvl w:ilvl="4">
      <w:start w:val="1"/>
      <w:numFmt w:val="decimal"/>
      <w:lvlText w:val="%5)"/>
      <w:lvlJc w:val="left"/>
      <w:pPr>
        <w:ind w:left="1559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.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57" w:hanging="357"/>
      </w:pPr>
      <w:rPr>
        <w:rFonts w:hint="default"/>
      </w:rPr>
    </w:lvl>
  </w:abstractNum>
  <w:abstractNum w:abstractNumId="119" w15:restartNumberingAfterBreak="0">
    <w:nsid w:val="7E027474"/>
    <w:multiLevelType w:val="hybridMultilevel"/>
    <w:tmpl w:val="BAEA2D04"/>
    <w:lvl w:ilvl="0" w:tplc="04150017">
      <w:start w:val="1"/>
      <w:numFmt w:val="lowerLetter"/>
      <w:lvlText w:val="%1)"/>
      <w:lvlJc w:val="left"/>
      <w:pPr>
        <w:ind w:left="1483" w:hanging="360"/>
      </w:pPr>
    </w:lvl>
    <w:lvl w:ilvl="1" w:tplc="04150019" w:tentative="1">
      <w:start w:val="1"/>
      <w:numFmt w:val="lowerLetter"/>
      <w:lvlText w:val="%2."/>
      <w:lvlJc w:val="left"/>
      <w:pPr>
        <w:ind w:left="2203" w:hanging="360"/>
      </w:pPr>
    </w:lvl>
    <w:lvl w:ilvl="2" w:tplc="0415001B" w:tentative="1">
      <w:start w:val="1"/>
      <w:numFmt w:val="lowerRoman"/>
      <w:lvlText w:val="%3."/>
      <w:lvlJc w:val="right"/>
      <w:pPr>
        <w:ind w:left="2923" w:hanging="180"/>
      </w:pPr>
    </w:lvl>
    <w:lvl w:ilvl="3" w:tplc="0415000F" w:tentative="1">
      <w:start w:val="1"/>
      <w:numFmt w:val="decimal"/>
      <w:lvlText w:val="%4."/>
      <w:lvlJc w:val="left"/>
      <w:pPr>
        <w:ind w:left="3643" w:hanging="360"/>
      </w:pPr>
    </w:lvl>
    <w:lvl w:ilvl="4" w:tplc="04150019" w:tentative="1">
      <w:start w:val="1"/>
      <w:numFmt w:val="lowerLetter"/>
      <w:lvlText w:val="%5."/>
      <w:lvlJc w:val="left"/>
      <w:pPr>
        <w:ind w:left="4363" w:hanging="360"/>
      </w:pPr>
    </w:lvl>
    <w:lvl w:ilvl="5" w:tplc="0415001B" w:tentative="1">
      <w:start w:val="1"/>
      <w:numFmt w:val="lowerRoman"/>
      <w:lvlText w:val="%6."/>
      <w:lvlJc w:val="right"/>
      <w:pPr>
        <w:ind w:left="5083" w:hanging="180"/>
      </w:pPr>
    </w:lvl>
    <w:lvl w:ilvl="6" w:tplc="0415000F" w:tentative="1">
      <w:start w:val="1"/>
      <w:numFmt w:val="decimal"/>
      <w:lvlText w:val="%7."/>
      <w:lvlJc w:val="left"/>
      <w:pPr>
        <w:ind w:left="5803" w:hanging="360"/>
      </w:pPr>
    </w:lvl>
    <w:lvl w:ilvl="7" w:tplc="04150019" w:tentative="1">
      <w:start w:val="1"/>
      <w:numFmt w:val="lowerLetter"/>
      <w:lvlText w:val="%8."/>
      <w:lvlJc w:val="left"/>
      <w:pPr>
        <w:ind w:left="6523" w:hanging="360"/>
      </w:pPr>
    </w:lvl>
    <w:lvl w:ilvl="8" w:tplc="0415001B" w:tentative="1">
      <w:start w:val="1"/>
      <w:numFmt w:val="lowerRoman"/>
      <w:lvlText w:val="%9."/>
      <w:lvlJc w:val="right"/>
      <w:pPr>
        <w:ind w:left="7243" w:hanging="180"/>
      </w:pPr>
    </w:lvl>
  </w:abstractNum>
  <w:abstractNum w:abstractNumId="120" w15:restartNumberingAfterBreak="0">
    <w:nsid w:val="7FF2317B"/>
    <w:multiLevelType w:val="multilevel"/>
    <w:tmpl w:val="702E1924"/>
    <w:lvl w:ilvl="0">
      <w:start w:val="1"/>
      <w:numFmt w:val="bullet"/>
      <w:pStyle w:val="roman2"/>
      <w:lvlText w:val=""/>
      <w:lvlJc w:val="left"/>
      <w:pPr>
        <w:tabs>
          <w:tab w:val="num" w:pos="2041"/>
        </w:tabs>
        <w:ind w:left="2041" w:hanging="79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77279024">
    <w:abstractNumId w:val="60"/>
  </w:num>
  <w:num w:numId="2" w16cid:durableId="811796020">
    <w:abstractNumId w:val="37"/>
  </w:num>
  <w:num w:numId="3" w16cid:durableId="183053527">
    <w:abstractNumId w:val="104"/>
  </w:num>
  <w:num w:numId="4" w16cid:durableId="1737971991">
    <w:abstractNumId w:val="66"/>
  </w:num>
  <w:num w:numId="5" w16cid:durableId="2023817530">
    <w:abstractNumId w:val="26"/>
  </w:num>
  <w:num w:numId="6" w16cid:durableId="1538350040">
    <w:abstractNumId w:val="72"/>
  </w:num>
  <w:num w:numId="7" w16cid:durableId="2113016118">
    <w:abstractNumId w:val="55"/>
  </w:num>
  <w:num w:numId="8" w16cid:durableId="265162331">
    <w:abstractNumId w:val="92"/>
  </w:num>
  <w:num w:numId="9" w16cid:durableId="518085625">
    <w:abstractNumId w:val="45"/>
  </w:num>
  <w:num w:numId="10" w16cid:durableId="540362651">
    <w:abstractNumId w:val="41"/>
  </w:num>
  <w:num w:numId="11" w16cid:durableId="1738628765">
    <w:abstractNumId w:val="96"/>
  </w:num>
  <w:num w:numId="12" w16cid:durableId="1959723105">
    <w:abstractNumId w:val="100"/>
  </w:num>
  <w:num w:numId="13" w16cid:durableId="272438737">
    <w:abstractNumId w:val="77"/>
  </w:num>
  <w:num w:numId="14" w16cid:durableId="1664551314">
    <w:abstractNumId w:val="62"/>
  </w:num>
  <w:num w:numId="15" w16cid:durableId="1028801863">
    <w:abstractNumId w:val="21"/>
  </w:num>
  <w:num w:numId="16" w16cid:durableId="49153506">
    <w:abstractNumId w:val="28"/>
  </w:num>
  <w:num w:numId="17" w16cid:durableId="433130068">
    <w:abstractNumId w:val="120"/>
  </w:num>
  <w:num w:numId="18" w16cid:durableId="1525903932">
    <w:abstractNumId w:val="105"/>
  </w:num>
  <w:num w:numId="19" w16cid:durableId="449125256">
    <w:abstractNumId w:val="0"/>
  </w:num>
  <w:num w:numId="20" w16cid:durableId="1886602561">
    <w:abstractNumId w:val="65"/>
  </w:num>
  <w:num w:numId="21" w16cid:durableId="493375311">
    <w:abstractNumId w:val="16"/>
  </w:num>
  <w:num w:numId="22" w16cid:durableId="1783109647">
    <w:abstractNumId w:val="63"/>
  </w:num>
  <w:num w:numId="23" w16cid:durableId="579407342">
    <w:abstractNumId w:val="48"/>
  </w:num>
  <w:num w:numId="24" w16cid:durableId="1202867291">
    <w:abstractNumId w:val="110"/>
  </w:num>
  <w:num w:numId="25" w16cid:durableId="1003430829">
    <w:abstractNumId w:val="117"/>
  </w:num>
  <w:num w:numId="26" w16cid:durableId="183518018">
    <w:abstractNumId w:val="40"/>
  </w:num>
  <w:num w:numId="27" w16cid:durableId="2094668854">
    <w:abstractNumId w:val="107"/>
  </w:num>
  <w:num w:numId="28" w16cid:durableId="460269705">
    <w:abstractNumId w:val="31"/>
  </w:num>
  <w:num w:numId="29" w16cid:durableId="499081857">
    <w:abstractNumId w:val="15"/>
  </w:num>
  <w:num w:numId="30" w16cid:durableId="1546139685">
    <w:abstractNumId w:val="95"/>
  </w:num>
  <w:num w:numId="31" w16cid:durableId="1167475097">
    <w:abstractNumId w:val="113"/>
  </w:num>
  <w:num w:numId="32" w16cid:durableId="430592546">
    <w:abstractNumId w:val="69"/>
  </w:num>
  <w:num w:numId="33" w16cid:durableId="469786821">
    <w:abstractNumId w:val="74"/>
  </w:num>
  <w:num w:numId="34" w16cid:durableId="1513758286">
    <w:abstractNumId w:val="115"/>
  </w:num>
  <w:num w:numId="35" w16cid:durableId="1112818776">
    <w:abstractNumId w:val="19"/>
  </w:num>
  <w:num w:numId="36" w16cid:durableId="1387679838">
    <w:abstractNumId w:val="22"/>
  </w:num>
  <w:num w:numId="37" w16cid:durableId="1941837745">
    <w:abstractNumId w:val="80"/>
  </w:num>
  <w:num w:numId="38" w16cid:durableId="118494009">
    <w:abstractNumId w:val="24"/>
  </w:num>
  <w:num w:numId="39" w16cid:durableId="1692295422">
    <w:abstractNumId w:val="75"/>
  </w:num>
  <w:num w:numId="40" w16cid:durableId="1881434764">
    <w:abstractNumId w:val="29"/>
  </w:num>
  <w:num w:numId="41" w16cid:durableId="1687173184">
    <w:abstractNumId w:val="78"/>
  </w:num>
  <w:num w:numId="42" w16cid:durableId="828834003">
    <w:abstractNumId w:val="57"/>
  </w:num>
  <w:num w:numId="43" w16cid:durableId="51656837">
    <w:abstractNumId w:val="83"/>
  </w:num>
  <w:num w:numId="44" w16cid:durableId="1566451283">
    <w:abstractNumId w:val="102"/>
  </w:num>
  <w:num w:numId="45" w16cid:durableId="1059133613">
    <w:abstractNumId w:val="87"/>
  </w:num>
  <w:num w:numId="46" w16cid:durableId="1767531849">
    <w:abstractNumId w:val="47"/>
  </w:num>
  <w:num w:numId="47" w16cid:durableId="1252158766">
    <w:abstractNumId w:val="18"/>
  </w:num>
  <w:num w:numId="48" w16cid:durableId="2106030218">
    <w:abstractNumId w:val="67"/>
  </w:num>
  <w:num w:numId="49" w16cid:durableId="1510952011">
    <w:abstractNumId w:val="84"/>
  </w:num>
  <w:num w:numId="50" w16cid:durableId="504169700">
    <w:abstractNumId w:val="64"/>
  </w:num>
  <w:num w:numId="51" w16cid:durableId="2061859253">
    <w:abstractNumId w:val="30"/>
  </w:num>
  <w:num w:numId="52" w16cid:durableId="47339265">
    <w:abstractNumId w:val="94"/>
  </w:num>
  <w:num w:numId="53" w16cid:durableId="1276448875">
    <w:abstractNumId w:val="73"/>
  </w:num>
  <w:num w:numId="54" w16cid:durableId="570698471">
    <w:abstractNumId w:val="38"/>
  </w:num>
  <w:num w:numId="55" w16cid:durableId="1983197417">
    <w:abstractNumId w:val="32"/>
  </w:num>
  <w:num w:numId="56" w16cid:durableId="1747410791">
    <w:abstractNumId w:val="76"/>
  </w:num>
  <w:num w:numId="57" w16cid:durableId="1528979640">
    <w:abstractNumId w:val="91"/>
  </w:num>
  <w:num w:numId="58" w16cid:durableId="2124152884">
    <w:abstractNumId w:val="20"/>
  </w:num>
  <w:num w:numId="59" w16cid:durableId="1261449992">
    <w:abstractNumId w:val="86"/>
  </w:num>
  <w:num w:numId="60" w16cid:durableId="1707483192">
    <w:abstractNumId w:val="99"/>
  </w:num>
  <w:num w:numId="61" w16cid:durableId="1678117219">
    <w:abstractNumId w:val="70"/>
  </w:num>
  <w:num w:numId="62" w16cid:durableId="44716900">
    <w:abstractNumId w:val="23"/>
  </w:num>
  <w:num w:numId="63" w16cid:durableId="614288264">
    <w:abstractNumId w:val="116"/>
  </w:num>
  <w:num w:numId="64" w16cid:durableId="1638411160">
    <w:abstractNumId w:val="61"/>
  </w:num>
  <w:num w:numId="65" w16cid:durableId="1667976029">
    <w:abstractNumId w:val="43"/>
  </w:num>
  <w:num w:numId="66" w16cid:durableId="425465263">
    <w:abstractNumId w:val="106"/>
    <w:lvlOverride w:ilvl="0">
      <w:startOverride w:val="1"/>
    </w:lvlOverride>
  </w:num>
  <w:num w:numId="67" w16cid:durableId="539902880">
    <w:abstractNumId w:val="52"/>
  </w:num>
  <w:num w:numId="68" w16cid:durableId="23791660">
    <w:abstractNumId w:val="101"/>
  </w:num>
  <w:num w:numId="69" w16cid:durableId="1789540832">
    <w:abstractNumId w:val="50"/>
  </w:num>
  <w:num w:numId="70" w16cid:durableId="1666208425">
    <w:abstractNumId w:val="111"/>
  </w:num>
  <w:num w:numId="71" w16cid:durableId="1473598301">
    <w:abstractNumId w:val="46"/>
  </w:num>
  <w:num w:numId="72" w16cid:durableId="1679039189">
    <w:abstractNumId w:val="27"/>
  </w:num>
  <w:num w:numId="73" w16cid:durableId="1885556077">
    <w:abstractNumId w:val="82"/>
  </w:num>
  <w:num w:numId="74" w16cid:durableId="1159879739">
    <w:abstractNumId w:val="39"/>
  </w:num>
  <w:num w:numId="75" w16cid:durableId="92239905">
    <w:abstractNumId w:val="44"/>
  </w:num>
  <w:num w:numId="76" w16cid:durableId="1182158871">
    <w:abstractNumId w:val="34"/>
  </w:num>
  <w:num w:numId="77" w16cid:durableId="904730075">
    <w:abstractNumId w:val="88"/>
  </w:num>
  <w:num w:numId="78" w16cid:durableId="1668754255">
    <w:abstractNumId w:val="114"/>
  </w:num>
  <w:num w:numId="79" w16cid:durableId="1442653031">
    <w:abstractNumId w:val="10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0" w16cid:durableId="1385173802">
    <w:abstractNumId w:val="96"/>
  </w:num>
  <w:num w:numId="81" w16cid:durableId="953907858">
    <w:abstractNumId w:val="109"/>
  </w:num>
  <w:num w:numId="82" w16cid:durableId="1547527556">
    <w:abstractNumId w:val="98"/>
  </w:num>
  <w:num w:numId="83" w16cid:durableId="414666408">
    <w:abstractNumId w:val="56"/>
  </w:num>
  <w:num w:numId="84" w16cid:durableId="1870220061">
    <w:abstractNumId w:val="90"/>
  </w:num>
  <w:num w:numId="85" w16cid:durableId="238172085">
    <w:abstractNumId w:val="8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6" w16cid:durableId="21441159">
    <w:abstractNumId w:val="97"/>
  </w:num>
  <w:num w:numId="87" w16cid:durableId="2024432058">
    <w:abstractNumId w:val="81"/>
  </w:num>
  <w:num w:numId="88" w16cid:durableId="1323237984">
    <w:abstractNumId w:val="119"/>
  </w:num>
  <w:num w:numId="89" w16cid:durableId="813834090">
    <w:abstractNumId w:val="68"/>
  </w:num>
  <w:num w:numId="90" w16cid:durableId="2128307249">
    <w:abstractNumId w:val="118"/>
  </w:num>
  <w:num w:numId="91" w16cid:durableId="52584771">
    <w:abstractNumId w:val="89"/>
  </w:num>
  <w:num w:numId="92" w16cid:durableId="1168137820">
    <w:abstractNumId w:val="58"/>
  </w:num>
  <w:num w:numId="93" w16cid:durableId="238949421">
    <w:abstractNumId w:val="59"/>
  </w:num>
  <w:num w:numId="94" w16cid:durableId="407964292">
    <w:abstractNumId w:val="36"/>
  </w:num>
  <w:num w:numId="95" w16cid:durableId="1988783517">
    <w:abstractNumId w:val="54"/>
  </w:num>
  <w:num w:numId="96" w16cid:durableId="328412675">
    <w:abstractNumId w:val="33"/>
  </w:num>
  <w:num w:numId="97" w16cid:durableId="1164011357">
    <w:abstractNumId w:val="51"/>
  </w:num>
  <w:num w:numId="98" w16cid:durableId="494804985">
    <w:abstractNumId w:val="85"/>
  </w:num>
  <w:num w:numId="99" w16cid:durableId="1765031456">
    <w:abstractNumId w:val="93"/>
  </w:num>
  <w:num w:numId="100" w16cid:durableId="1275752051">
    <w:abstractNumId w:val="96"/>
  </w:num>
  <w:num w:numId="101" w16cid:durableId="930242492">
    <w:abstractNumId w:val="35"/>
  </w:num>
  <w:num w:numId="102" w16cid:durableId="2013873764">
    <w:abstractNumId w:val="108"/>
  </w:num>
  <w:num w:numId="103" w16cid:durableId="659116309">
    <w:abstractNumId w:val="79"/>
  </w:num>
  <w:num w:numId="104" w16cid:durableId="1751385691">
    <w:abstractNumId w:val="42"/>
  </w:num>
  <w:num w:numId="105" w16cid:durableId="84349176">
    <w:abstractNumId w:val="112"/>
  </w:num>
  <w:num w:numId="106" w16cid:durableId="1786805522">
    <w:abstractNumId w:val="53"/>
  </w:num>
  <w:num w:numId="107" w16cid:durableId="1980917653">
    <w:abstractNumId w:val="49"/>
  </w:num>
  <w:num w:numId="108" w16cid:durableId="420107285">
    <w:abstractNumId w:val="71"/>
  </w:num>
  <w:num w:numId="109" w16cid:durableId="1640382854">
    <w:abstractNumId w:val="25"/>
  </w:num>
  <w:num w:numId="110" w16cid:durableId="1755390863">
    <w:abstractNumId w:val="96"/>
  </w:num>
  <w:num w:numId="111" w16cid:durableId="1930116233">
    <w:abstractNumId w:val="96"/>
  </w:num>
  <w:numIdMacAtCleanup w:val="1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6E26"/>
    <w:rsid w:val="00000CF6"/>
    <w:rsid w:val="000014D4"/>
    <w:rsid w:val="000017D4"/>
    <w:rsid w:val="00002DDE"/>
    <w:rsid w:val="00003877"/>
    <w:rsid w:val="00003916"/>
    <w:rsid w:val="0000446D"/>
    <w:rsid w:val="00004A16"/>
    <w:rsid w:val="000055BC"/>
    <w:rsid w:val="00006852"/>
    <w:rsid w:val="00006A66"/>
    <w:rsid w:val="00006D75"/>
    <w:rsid w:val="00006EF7"/>
    <w:rsid w:val="000072A6"/>
    <w:rsid w:val="00007F81"/>
    <w:rsid w:val="00012030"/>
    <w:rsid w:val="00013FFD"/>
    <w:rsid w:val="00014A91"/>
    <w:rsid w:val="00014BCD"/>
    <w:rsid w:val="00015061"/>
    <w:rsid w:val="000151E7"/>
    <w:rsid w:val="00015573"/>
    <w:rsid w:val="000157E8"/>
    <w:rsid w:val="00015D7D"/>
    <w:rsid w:val="00016311"/>
    <w:rsid w:val="00016336"/>
    <w:rsid w:val="00016982"/>
    <w:rsid w:val="00016A7B"/>
    <w:rsid w:val="000173B5"/>
    <w:rsid w:val="00017CCB"/>
    <w:rsid w:val="00017D3E"/>
    <w:rsid w:val="0002000F"/>
    <w:rsid w:val="00020FB3"/>
    <w:rsid w:val="000221EE"/>
    <w:rsid w:val="00022686"/>
    <w:rsid w:val="00022C01"/>
    <w:rsid w:val="000234DE"/>
    <w:rsid w:val="00024498"/>
    <w:rsid w:val="000246C1"/>
    <w:rsid w:val="00024AB2"/>
    <w:rsid w:val="000250E6"/>
    <w:rsid w:val="00025362"/>
    <w:rsid w:val="00025368"/>
    <w:rsid w:val="00025670"/>
    <w:rsid w:val="0002704F"/>
    <w:rsid w:val="00027161"/>
    <w:rsid w:val="0002770C"/>
    <w:rsid w:val="000277DC"/>
    <w:rsid w:val="00027A5D"/>
    <w:rsid w:val="00027AC4"/>
    <w:rsid w:val="00030009"/>
    <w:rsid w:val="000303B3"/>
    <w:rsid w:val="00030A83"/>
    <w:rsid w:val="00031564"/>
    <w:rsid w:val="000318D1"/>
    <w:rsid w:val="00031E98"/>
    <w:rsid w:val="00032141"/>
    <w:rsid w:val="00032261"/>
    <w:rsid w:val="00032401"/>
    <w:rsid w:val="00032499"/>
    <w:rsid w:val="000324BB"/>
    <w:rsid w:val="000325AE"/>
    <w:rsid w:val="000328B1"/>
    <w:rsid w:val="00032A08"/>
    <w:rsid w:val="00033342"/>
    <w:rsid w:val="00033A1C"/>
    <w:rsid w:val="000346A2"/>
    <w:rsid w:val="00034DB1"/>
    <w:rsid w:val="00037C7D"/>
    <w:rsid w:val="00037FEC"/>
    <w:rsid w:val="00040135"/>
    <w:rsid w:val="0004088B"/>
    <w:rsid w:val="00040A29"/>
    <w:rsid w:val="000411CD"/>
    <w:rsid w:val="00041287"/>
    <w:rsid w:val="00041FF2"/>
    <w:rsid w:val="00042B85"/>
    <w:rsid w:val="00042BFB"/>
    <w:rsid w:val="00043428"/>
    <w:rsid w:val="00043697"/>
    <w:rsid w:val="00043A1A"/>
    <w:rsid w:val="00044D60"/>
    <w:rsid w:val="000457BB"/>
    <w:rsid w:val="000457CC"/>
    <w:rsid w:val="00045953"/>
    <w:rsid w:val="00047DA2"/>
    <w:rsid w:val="0005076D"/>
    <w:rsid w:val="00050B1E"/>
    <w:rsid w:val="00050B8B"/>
    <w:rsid w:val="0005118E"/>
    <w:rsid w:val="000511C6"/>
    <w:rsid w:val="00051B34"/>
    <w:rsid w:val="00052742"/>
    <w:rsid w:val="000537D1"/>
    <w:rsid w:val="00053BFE"/>
    <w:rsid w:val="00056B5A"/>
    <w:rsid w:val="00056CEB"/>
    <w:rsid w:val="0005760A"/>
    <w:rsid w:val="000601DB"/>
    <w:rsid w:val="00060683"/>
    <w:rsid w:val="0006074D"/>
    <w:rsid w:val="00060F82"/>
    <w:rsid w:val="000613B0"/>
    <w:rsid w:val="000615D5"/>
    <w:rsid w:val="000621C1"/>
    <w:rsid w:val="000621D6"/>
    <w:rsid w:val="00062634"/>
    <w:rsid w:val="0006340D"/>
    <w:rsid w:val="00063C84"/>
    <w:rsid w:val="00064768"/>
    <w:rsid w:val="0006488D"/>
    <w:rsid w:val="000649B4"/>
    <w:rsid w:val="00064E3A"/>
    <w:rsid w:val="00065959"/>
    <w:rsid w:val="00065A8F"/>
    <w:rsid w:val="00065AF8"/>
    <w:rsid w:val="000662B0"/>
    <w:rsid w:val="00066A4F"/>
    <w:rsid w:val="00066E47"/>
    <w:rsid w:val="00067236"/>
    <w:rsid w:val="0006763D"/>
    <w:rsid w:val="00067B65"/>
    <w:rsid w:val="00070D25"/>
    <w:rsid w:val="0007104A"/>
    <w:rsid w:val="000711A6"/>
    <w:rsid w:val="00071B2D"/>
    <w:rsid w:val="00071F3D"/>
    <w:rsid w:val="00072051"/>
    <w:rsid w:val="000721CB"/>
    <w:rsid w:val="00072987"/>
    <w:rsid w:val="00072EDA"/>
    <w:rsid w:val="00072FAD"/>
    <w:rsid w:val="00073901"/>
    <w:rsid w:val="00073D1C"/>
    <w:rsid w:val="000740B6"/>
    <w:rsid w:val="00075796"/>
    <w:rsid w:val="00075C2F"/>
    <w:rsid w:val="00077CB8"/>
    <w:rsid w:val="0008018A"/>
    <w:rsid w:val="000804D2"/>
    <w:rsid w:val="0008078E"/>
    <w:rsid w:val="0008080C"/>
    <w:rsid w:val="00080A97"/>
    <w:rsid w:val="00080BF0"/>
    <w:rsid w:val="0008178D"/>
    <w:rsid w:val="00081D11"/>
    <w:rsid w:val="000821A9"/>
    <w:rsid w:val="00082BF7"/>
    <w:rsid w:val="0008302D"/>
    <w:rsid w:val="000830BF"/>
    <w:rsid w:val="000863D7"/>
    <w:rsid w:val="00086CC3"/>
    <w:rsid w:val="00086E10"/>
    <w:rsid w:val="00087315"/>
    <w:rsid w:val="0008788E"/>
    <w:rsid w:val="00087983"/>
    <w:rsid w:val="00090D8C"/>
    <w:rsid w:val="00090D93"/>
    <w:rsid w:val="00090DAF"/>
    <w:rsid w:val="00090DB8"/>
    <w:rsid w:val="00091684"/>
    <w:rsid w:val="000925B1"/>
    <w:rsid w:val="00092E3E"/>
    <w:rsid w:val="00093098"/>
    <w:rsid w:val="000933D6"/>
    <w:rsid w:val="00093A61"/>
    <w:rsid w:val="00094024"/>
    <w:rsid w:val="00094315"/>
    <w:rsid w:val="000944AB"/>
    <w:rsid w:val="00094D02"/>
    <w:rsid w:val="000952E9"/>
    <w:rsid w:val="00095B12"/>
    <w:rsid w:val="00095B66"/>
    <w:rsid w:val="00095E2A"/>
    <w:rsid w:val="00096406"/>
    <w:rsid w:val="000967E0"/>
    <w:rsid w:val="00096B52"/>
    <w:rsid w:val="00096C96"/>
    <w:rsid w:val="00096CBC"/>
    <w:rsid w:val="00097761"/>
    <w:rsid w:val="0009779F"/>
    <w:rsid w:val="00097D2D"/>
    <w:rsid w:val="00097E41"/>
    <w:rsid w:val="000A033E"/>
    <w:rsid w:val="000A1342"/>
    <w:rsid w:val="000A17B2"/>
    <w:rsid w:val="000A187B"/>
    <w:rsid w:val="000A26FC"/>
    <w:rsid w:val="000A284D"/>
    <w:rsid w:val="000A3C63"/>
    <w:rsid w:val="000A3E13"/>
    <w:rsid w:val="000A3F0F"/>
    <w:rsid w:val="000A4098"/>
    <w:rsid w:val="000A509D"/>
    <w:rsid w:val="000A5F4F"/>
    <w:rsid w:val="000A68A4"/>
    <w:rsid w:val="000A7053"/>
    <w:rsid w:val="000A75AB"/>
    <w:rsid w:val="000A7AD3"/>
    <w:rsid w:val="000A7CF6"/>
    <w:rsid w:val="000A7FDF"/>
    <w:rsid w:val="000A7FE1"/>
    <w:rsid w:val="000B00A8"/>
    <w:rsid w:val="000B0ECD"/>
    <w:rsid w:val="000B11AC"/>
    <w:rsid w:val="000B13BA"/>
    <w:rsid w:val="000B2F83"/>
    <w:rsid w:val="000B373B"/>
    <w:rsid w:val="000B37BE"/>
    <w:rsid w:val="000B3D91"/>
    <w:rsid w:val="000B482C"/>
    <w:rsid w:val="000B494E"/>
    <w:rsid w:val="000B5560"/>
    <w:rsid w:val="000B5C61"/>
    <w:rsid w:val="000B5EBE"/>
    <w:rsid w:val="000B69FE"/>
    <w:rsid w:val="000B6A8B"/>
    <w:rsid w:val="000B72B1"/>
    <w:rsid w:val="000B7550"/>
    <w:rsid w:val="000B77C0"/>
    <w:rsid w:val="000C00FF"/>
    <w:rsid w:val="000C04A3"/>
    <w:rsid w:val="000C1DD5"/>
    <w:rsid w:val="000C1E13"/>
    <w:rsid w:val="000C2A88"/>
    <w:rsid w:val="000C444A"/>
    <w:rsid w:val="000C463A"/>
    <w:rsid w:val="000C48C0"/>
    <w:rsid w:val="000C4CA9"/>
    <w:rsid w:val="000C4E37"/>
    <w:rsid w:val="000C5275"/>
    <w:rsid w:val="000C59D1"/>
    <w:rsid w:val="000C5EC3"/>
    <w:rsid w:val="000C74BB"/>
    <w:rsid w:val="000C787E"/>
    <w:rsid w:val="000C79AA"/>
    <w:rsid w:val="000C7F3D"/>
    <w:rsid w:val="000D1698"/>
    <w:rsid w:val="000D1B71"/>
    <w:rsid w:val="000D26F6"/>
    <w:rsid w:val="000D2C82"/>
    <w:rsid w:val="000D2F78"/>
    <w:rsid w:val="000D31B2"/>
    <w:rsid w:val="000D4017"/>
    <w:rsid w:val="000D5217"/>
    <w:rsid w:val="000D532D"/>
    <w:rsid w:val="000D53EF"/>
    <w:rsid w:val="000D57E7"/>
    <w:rsid w:val="000D5941"/>
    <w:rsid w:val="000D658F"/>
    <w:rsid w:val="000D6930"/>
    <w:rsid w:val="000D6DD4"/>
    <w:rsid w:val="000D7AB8"/>
    <w:rsid w:val="000D7F7A"/>
    <w:rsid w:val="000E00CE"/>
    <w:rsid w:val="000E00DA"/>
    <w:rsid w:val="000E05D0"/>
    <w:rsid w:val="000E0673"/>
    <w:rsid w:val="000E0E0B"/>
    <w:rsid w:val="000E0FD0"/>
    <w:rsid w:val="000E1329"/>
    <w:rsid w:val="000E1375"/>
    <w:rsid w:val="000E1797"/>
    <w:rsid w:val="000E1B38"/>
    <w:rsid w:val="000E2960"/>
    <w:rsid w:val="000E2C8C"/>
    <w:rsid w:val="000E30D4"/>
    <w:rsid w:val="000E334F"/>
    <w:rsid w:val="000E3AA0"/>
    <w:rsid w:val="000E447A"/>
    <w:rsid w:val="000E45C6"/>
    <w:rsid w:val="000E548E"/>
    <w:rsid w:val="000E5B71"/>
    <w:rsid w:val="000E6239"/>
    <w:rsid w:val="000E6E01"/>
    <w:rsid w:val="000E7C0E"/>
    <w:rsid w:val="000E7E82"/>
    <w:rsid w:val="000E7F8E"/>
    <w:rsid w:val="000F0161"/>
    <w:rsid w:val="000F0333"/>
    <w:rsid w:val="000F0347"/>
    <w:rsid w:val="000F07F4"/>
    <w:rsid w:val="000F084D"/>
    <w:rsid w:val="000F0963"/>
    <w:rsid w:val="000F0C6F"/>
    <w:rsid w:val="000F11E1"/>
    <w:rsid w:val="000F1297"/>
    <w:rsid w:val="000F1B6F"/>
    <w:rsid w:val="000F1FDA"/>
    <w:rsid w:val="000F2489"/>
    <w:rsid w:val="000F3171"/>
    <w:rsid w:val="000F3AFE"/>
    <w:rsid w:val="000F3F89"/>
    <w:rsid w:val="000F429A"/>
    <w:rsid w:val="000F5334"/>
    <w:rsid w:val="000F58BD"/>
    <w:rsid w:val="000F5EA1"/>
    <w:rsid w:val="000F62B8"/>
    <w:rsid w:val="000F6D19"/>
    <w:rsid w:val="000F73D7"/>
    <w:rsid w:val="000F747B"/>
    <w:rsid w:val="000F7A02"/>
    <w:rsid w:val="000F7B09"/>
    <w:rsid w:val="001004A7"/>
    <w:rsid w:val="00100A48"/>
    <w:rsid w:val="00100C59"/>
    <w:rsid w:val="001020EB"/>
    <w:rsid w:val="00102DD1"/>
    <w:rsid w:val="001036A9"/>
    <w:rsid w:val="0010574F"/>
    <w:rsid w:val="00106B77"/>
    <w:rsid w:val="001075C1"/>
    <w:rsid w:val="00107F04"/>
    <w:rsid w:val="00110366"/>
    <w:rsid w:val="001106CB"/>
    <w:rsid w:val="00110AEB"/>
    <w:rsid w:val="00110F23"/>
    <w:rsid w:val="0011121D"/>
    <w:rsid w:val="00111B90"/>
    <w:rsid w:val="0011378A"/>
    <w:rsid w:val="00114C27"/>
    <w:rsid w:val="00116A89"/>
    <w:rsid w:val="00116F51"/>
    <w:rsid w:val="00117AC7"/>
    <w:rsid w:val="00117F2B"/>
    <w:rsid w:val="00120526"/>
    <w:rsid w:val="001207FE"/>
    <w:rsid w:val="0012110C"/>
    <w:rsid w:val="00121692"/>
    <w:rsid w:val="00121736"/>
    <w:rsid w:val="001217B0"/>
    <w:rsid w:val="001220B3"/>
    <w:rsid w:val="00122D28"/>
    <w:rsid w:val="00123043"/>
    <w:rsid w:val="0012309F"/>
    <w:rsid w:val="001236C4"/>
    <w:rsid w:val="00123911"/>
    <w:rsid w:val="00123C59"/>
    <w:rsid w:val="001247B4"/>
    <w:rsid w:val="00124C80"/>
    <w:rsid w:val="00124F6A"/>
    <w:rsid w:val="00125118"/>
    <w:rsid w:val="001255DB"/>
    <w:rsid w:val="001257DD"/>
    <w:rsid w:val="00125C6D"/>
    <w:rsid w:val="001271D3"/>
    <w:rsid w:val="0012771D"/>
    <w:rsid w:val="00127BD1"/>
    <w:rsid w:val="001300E4"/>
    <w:rsid w:val="00130E2F"/>
    <w:rsid w:val="00132508"/>
    <w:rsid w:val="0013277E"/>
    <w:rsid w:val="0013351B"/>
    <w:rsid w:val="0013370F"/>
    <w:rsid w:val="001338B8"/>
    <w:rsid w:val="00135394"/>
    <w:rsid w:val="00135415"/>
    <w:rsid w:val="0013779C"/>
    <w:rsid w:val="00137AA4"/>
    <w:rsid w:val="0014028E"/>
    <w:rsid w:val="001407C5"/>
    <w:rsid w:val="00140BC6"/>
    <w:rsid w:val="00140DFD"/>
    <w:rsid w:val="001414FC"/>
    <w:rsid w:val="001417FF"/>
    <w:rsid w:val="00141CC5"/>
    <w:rsid w:val="00141DA0"/>
    <w:rsid w:val="00141F56"/>
    <w:rsid w:val="00142282"/>
    <w:rsid w:val="00142B8A"/>
    <w:rsid w:val="00142E40"/>
    <w:rsid w:val="001430BD"/>
    <w:rsid w:val="00143380"/>
    <w:rsid w:val="00143463"/>
    <w:rsid w:val="00143B19"/>
    <w:rsid w:val="00144254"/>
    <w:rsid w:val="001442E7"/>
    <w:rsid w:val="00144E59"/>
    <w:rsid w:val="001462A6"/>
    <w:rsid w:val="0014662F"/>
    <w:rsid w:val="001473D4"/>
    <w:rsid w:val="00147499"/>
    <w:rsid w:val="00147D0F"/>
    <w:rsid w:val="0015003E"/>
    <w:rsid w:val="0015045C"/>
    <w:rsid w:val="00150DD4"/>
    <w:rsid w:val="001513C4"/>
    <w:rsid w:val="0015169E"/>
    <w:rsid w:val="00151862"/>
    <w:rsid w:val="00151A9F"/>
    <w:rsid w:val="001522B8"/>
    <w:rsid w:val="00153679"/>
    <w:rsid w:val="001537D9"/>
    <w:rsid w:val="00153ACB"/>
    <w:rsid w:val="0015418E"/>
    <w:rsid w:val="001543E4"/>
    <w:rsid w:val="00154450"/>
    <w:rsid w:val="001557E6"/>
    <w:rsid w:val="00155CBD"/>
    <w:rsid w:val="0015629E"/>
    <w:rsid w:val="00156647"/>
    <w:rsid w:val="001574A3"/>
    <w:rsid w:val="00157C4D"/>
    <w:rsid w:val="00157CB7"/>
    <w:rsid w:val="001601B2"/>
    <w:rsid w:val="00161555"/>
    <w:rsid w:val="00161599"/>
    <w:rsid w:val="0016366D"/>
    <w:rsid w:val="0016464F"/>
    <w:rsid w:val="001646A8"/>
    <w:rsid w:val="00166150"/>
    <w:rsid w:val="001670EA"/>
    <w:rsid w:val="00167CD2"/>
    <w:rsid w:val="001703FD"/>
    <w:rsid w:val="00170791"/>
    <w:rsid w:val="001716B5"/>
    <w:rsid w:val="001717F6"/>
    <w:rsid w:val="001720F3"/>
    <w:rsid w:val="0017234E"/>
    <w:rsid w:val="001723EB"/>
    <w:rsid w:val="001724C8"/>
    <w:rsid w:val="00172706"/>
    <w:rsid w:val="00173E36"/>
    <w:rsid w:val="00174858"/>
    <w:rsid w:val="00175B1E"/>
    <w:rsid w:val="00176144"/>
    <w:rsid w:val="0017651B"/>
    <w:rsid w:val="0017694B"/>
    <w:rsid w:val="00176C7D"/>
    <w:rsid w:val="00177202"/>
    <w:rsid w:val="00180878"/>
    <w:rsid w:val="00180A6E"/>
    <w:rsid w:val="00180E3D"/>
    <w:rsid w:val="00180E4B"/>
    <w:rsid w:val="00182A12"/>
    <w:rsid w:val="00183AD1"/>
    <w:rsid w:val="00184277"/>
    <w:rsid w:val="001850CF"/>
    <w:rsid w:val="001852F8"/>
    <w:rsid w:val="0018578C"/>
    <w:rsid w:val="00186296"/>
    <w:rsid w:val="0018793E"/>
    <w:rsid w:val="00187F4E"/>
    <w:rsid w:val="0019082D"/>
    <w:rsid w:val="00190893"/>
    <w:rsid w:val="00191477"/>
    <w:rsid w:val="001918FF"/>
    <w:rsid w:val="00191F74"/>
    <w:rsid w:val="0019245E"/>
    <w:rsid w:val="0019472F"/>
    <w:rsid w:val="00194B16"/>
    <w:rsid w:val="00194EFB"/>
    <w:rsid w:val="00195230"/>
    <w:rsid w:val="001957F2"/>
    <w:rsid w:val="001959C1"/>
    <w:rsid w:val="00195B62"/>
    <w:rsid w:val="00195D07"/>
    <w:rsid w:val="00195EBE"/>
    <w:rsid w:val="00195F26"/>
    <w:rsid w:val="001963D1"/>
    <w:rsid w:val="001963D2"/>
    <w:rsid w:val="00196DFE"/>
    <w:rsid w:val="00196E28"/>
    <w:rsid w:val="00197F87"/>
    <w:rsid w:val="001A06E4"/>
    <w:rsid w:val="001A0CAD"/>
    <w:rsid w:val="001A10CF"/>
    <w:rsid w:val="001A218F"/>
    <w:rsid w:val="001A292D"/>
    <w:rsid w:val="001A2AD3"/>
    <w:rsid w:val="001A2B6D"/>
    <w:rsid w:val="001A2E20"/>
    <w:rsid w:val="001A2F22"/>
    <w:rsid w:val="001A3021"/>
    <w:rsid w:val="001A34DC"/>
    <w:rsid w:val="001A3A44"/>
    <w:rsid w:val="001A427D"/>
    <w:rsid w:val="001A4DF8"/>
    <w:rsid w:val="001A550F"/>
    <w:rsid w:val="001A5917"/>
    <w:rsid w:val="001A5A78"/>
    <w:rsid w:val="001A65EF"/>
    <w:rsid w:val="001A6AC7"/>
    <w:rsid w:val="001A707F"/>
    <w:rsid w:val="001A7358"/>
    <w:rsid w:val="001A765A"/>
    <w:rsid w:val="001B01C2"/>
    <w:rsid w:val="001B01DC"/>
    <w:rsid w:val="001B04E8"/>
    <w:rsid w:val="001B0987"/>
    <w:rsid w:val="001B1923"/>
    <w:rsid w:val="001B1F38"/>
    <w:rsid w:val="001B2330"/>
    <w:rsid w:val="001B26A2"/>
    <w:rsid w:val="001B356C"/>
    <w:rsid w:val="001B36ED"/>
    <w:rsid w:val="001B3C32"/>
    <w:rsid w:val="001B4400"/>
    <w:rsid w:val="001B4C77"/>
    <w:rsid w:val="001B4FC2"/>
    <w:rsid w:val="001B5600"/>
    <w:rsid w:val="001B65E5"/>
    <w:rsid w:val="001B683D"/>
    <w:rsid w:val="001B6AF2"/>
    <w:rsid w:val="001C006D"/>
    <w:rsid w:val="001C04B8"/>
    <w:rsid w:val="001C0506"/>
    <w:rsid w:val="001C1227"/>
    <w:rsid w:val="001C1543"/>
    <w:rsid w:val="001C2A9B"/>
    <w:rsid w:val="001C2C5B"/>
    <w:rsid w:val="001C2C87"/>
    <w:rsid w:val="001C307B"/>
    <w:rsid w:val="001C347E"/>
    <w:rsid w:val="001C3A80"/>
    <w:rsid w:val="001C3DB4"/>
    <w:rsid w:val="001C3E5C"/>
    <w:rsid w:val="001C4270"/>
    <w:rsid w:val="001C448E"/>
    <w:rsid w:val="001C4742"/>
    <w:rsid w:val="001C476D"/>
    <w:rsid w:val="001C5271"/>
    <w:rsid w:val="001C5555"/>
    <w:rsid w:val="001C5EB3"/>
    <w:rsid w:val="001C5FAC"/>
    <w:rsid w:val="001C62B7"/>
    <w:rsid w:val="001C66CB"/>
    <w:rsid w:val="001C7160"/>
    <w:rsid w:val="001D03CC"/>
    <w:rsid w:val="001D0AB6"/>
    <w:rsid w:val="001D17AB"/>
    <w:rsid w:val="001D312E"/>
    <w:rsid w:val="001D339D"/>
    <w:rsid w:val="001D3850"/>
    <w:rsid w:val="001D38A6"/>
    <w:rsid w:val="001D38FB"/>
    <w:rsid w:val="001D4056"/>
    <w:rsid w:val="001D4A98"/>
    <w:rsid w:val="001D5858"/>
    <w:rsid w:val="001D5C85"/>
    <w:rsid w:val="001D70BB"/>
    <w:rsid w:val="001D7198"/>
    <w:rsid w:val="001D78C1"/>
    <w:rsid w:val="001E09DE"/>
    <w:rsid w:val="001E1F5E"/>
    <w:rsid w:val="001E29D3"/>
    <w:rsid w:val="001E2DC5"/>
    <w:rsid w:val="001E30E3"/>
    <w:rsid w:val="001E3172"/>
    <w:rsid w:val="001E31BE"/>
    <w:rsid w:val="001E3898"/>
    <w:rsid w:val="001E38DD"/>
    <w:rsid w:val="001E4F10"/>
    <w:rsid w:val="001E5AE8"/>
    <w:rsid w:val="001E5DAA"/>
    <w:rsid w:val="001E64AE"/>
    <w:rsid w:val="001E6AA4"/>
    <w:rsid w:val="001E6F72"/>
    <w:rsid w:val="001E7BB1"/>
    <w:rsid w:val="001E7C39"/>
    <w:rsid w:val="001F004F"/>
    <w:rsid w:val="001F0116"/>
    <w:rsid w:val="001F063C"/>
    <w:rsid w:val="001F07B6"/>
    <w:rsid w:val="001F0EF8"/>
    <w:rsid w:val="001F1335"/>
    <w:rsid w:val="001F1666"/>
    <w:rsid w:val="001F1876"/>
    <w:rsid w:val="001F1C51"/>
    <w:rsid w:val="001F2C88"/>
    <w:rsid w:val="001F3318"/>
    <w:rsid w:val="001F38F2"/>
    <w:rsid w:val="001F3AC9"/>
    <w:rsid w:val="001F4210"/>
    <w:rsid w:val="001F4AA9"/>
    <w:rsid w:val="001F624C"/>
    <w:rsid w:val="001F655F"/>
    <w:rsid w:val="001F7030"/>
    <w:rsid w:val="001F7389"/>
    <w:rsid w:val="001F77F5"/>
    <w:rsid w:val="001F7B1E"/>
    <w:rsid w:val="001F7F63"/>
    <w:rsid w:val="001F7FC7"/>
    <w:rsid w:val="001F7FCE"/>
    <w:rsid w:val="0020105F"/>
    <w:rsid w:val="002021E6"/>
    <w:rsid w:val="002031EB"/>
    <w:rsid w:val="002034A5"/>
    <w:rsid w:val="00203905"/>
    <w:rsid w:val="00203ABF"/>
    <w:rsid w:val="00203ADE"/>
    <w:rsid w:val="00203E3D"/>
    <w:rsid w:val="0020590B"/>
    <w:rsid w:val="00205B5F"/>
    <w:rsid w:val="00205DBC"/>
    <w:rsid w:val="00205E06"/>
    <w:rsid w:val="00207A72"/>
    <w:rsid w:val="002101B0"/>
    <w:rsid w:val="00210351"/>
    <w:rsid w:val="00210937"/>
    <w:rsid w:val="00210A22"/>
    <w:rsid w:val="00211180"/>
    <w:rsid w:val="00211CB7"/>
    <w:rsid w:val="00212ACA"/>
    <w:rsid w:val="00212EB3"/>
    <w:rsid w:val="00213739"/>
    <w:rsid w:val="002139A9"/>
    <w:rsid w:val="00213C2D"/>
    <w:rsid w:val="00214127"/>
    <w:rsid w:val="0021440B"/>
    <w:rsid w:val="0021486E"/>
    <w:rsid w:val="002159FE"/>
    <w:rsid w:val="0021635E"/>
    <w:rsid w:val="0021688F"/>
    <w:rsid w:val="00217442"/>
    <w:rsid w:val="002175D2"/>
    <w:rsid w:val="00217823"/>
    <w:rsid w:val="002200F7"/>
    <w:rsid w:val="002205AB"/>
    <w:rsid w:val="00220E80"/>
    <w:rsid w:val="00221123"/>
    <w:rsid w:val="002215C5"/>
    <w:rsid w:val="002216E2"/>
    <w:rsid w:val="00221803"/>
    <w:rsid w:val="00221C75"/>
    <w:rsid w:val="00221CCE"/>
    <w:rsid w:val="00221CF9"/>
    <w:rsid w:val="00222715"/>
    <w:rsid w:val="00222862"/>
    <w:rsid w:val="00222CF7"/>
    <w:rsid w:val="00222FEB"/>
    <w:rsid w:val="00223FE2"/>
    <w:rsid w:val="00224A86"/>
    <w:rsid w:val="00224B30"/>
    <w:rsid w:val="00224DE6"/>
    <w:rsid w:val="002250A9"/>
    <w:rsid w:val="0022514B"/>
    <w:rsid w:val="00225727"/>
    <w:rsid w:val="0022581C"/>
    <w:rsid w:val="002262CA"/>
    <w:rsid w:val="0022742A"/>
    <w:rsid w:val="00227C44"/>
    <w:rsid w:val="00227EAE"/>
    <w:rsid w:val="00230149"/>
    <w:rsid w:val="00230A0C"/>
    <w:rsid w:val="002314DD"/>
    <w:rsid w:val="00231774"/>
    <w:rsid w:val="00231B41"/>
    <w:rsid w:val="00232C0C"/>
    <w:rsid w:val="00232F37"/>
    <w:rsid w:val="0023365F"/>
    <w:rsid w:val="0023373C"/>
    <w:rsid w:val="002342A5"/>
    <w:rsid w:val="00234947"/>
    <w:rsid w:val="00234AB8"/>
    <w:rsid w:val="00234C83"/>
    <w:rsid w:val="002355F2"/>
    <w:rsid w:val="0023579B"/>
    <w:rsid w:val="00235FB8"/>
    <w:rsid w:val="00235FBB"/>
    <w:rsid w:val="002403CD"/>
    <w:rsid w:val="00240BAD"/>
    <w:rsid w:val="00241668"/>
    <w:rsid w:val="00241EE9"/>
    <w:rsid w:val="00242181"/>
    <w:rsid w:val="0024256B"/>
    <w:rsid w:val="00243DFA"/>
    <w:rsid w:val="00244570"/>
    <w:rsid w:val="0024465D"/>
    <w:rsid w:val="0024516B"/>
    <w:rsid w:val="00245E8F"/>
    <w:rsid w:val="00246A07"/>
    <w:rsid w:val="00246D9C"/>
    <w:rsid w:val="00246DEB"/>
    <w:rsid w:val="002502F2"/>
    <w:rsid w:val="00250654"/>
    <w:rsid w:val="00250A97"/>
    <w:rsid w:val="00250D6A"/>
    <w:rsid w:val="00250EF9"/>
    <w:rsid w:val="00251C6A"/>
    <w:rsid w:val="0025252F"/>
    <w:rsid w:val="00252BA1"/>
    <w:rsid w:val="0025370B"/>
    <w:rsid w:val="002540DD"/>
    <w:rsid w:val="0025463E"/>
    <w:rsid w:val="002559B0"/>
    <w:rsid w:val="00255EF1"/>
    <w:rsid w:val="00256877"/>
    <w:rsid w:val="0025705E"/>
    <w:rsid w:val="00257265"/>
    <w:rsid w:val="00257809"/>
    <w:rsid w:val="00257865"/>
    <w:rsid w:val="00260AB3"/>
    <w:rsid w:val="0026187D"/>
    <w:rsid w:val="0026239E"/>
    <w:rsid w:val="00262687"/>
    <w:rsid w:val="00262C7A"/>
    <w:rsid w:val="00262F7E"/>
    <w:rsid w:val="00263165"/>
    <w:rsid w:val="00263A8D"/>
    <w:rsid w:val="00264942"/>
    <w:rsid w:val="00264F6E"/>
    <w:rsid w:val="00265525"/>
    <w:rsid w:val="00265D6D"/>
    <w:rsid w:val="0026696B"/>
    <w:rsid w:val="00266A47"/>
    <w:rsid w:val="00266B5D"/>
    <w:rsid w:val="00266ED7"/>
    <w:rsid w:val="002700FD"/>
    <w:rsid w:val="00270A0E"/>
    <w:rsid w:val="00270E7F"/>
    <w:rsid w:val="0027170F"/>
    <w:rsid w:val="00271946"/>
    <w:rsid w:val="002720D3"/>
    <w:rsid w:val="00272E7F"/>
    <w:rsid w:val="00273261"/>
    <w:rsid w:val="0027382D"/>
    <w:rsid w:val="00273866"/>
    <w:rsid w:val="00273A5E"/>
    <w:rsid w:val="00274132"/>
    <w:rsid w:val="00274693"/>
    <w:rsid w:val="002746AD"/>
    <w:rsid w:val="002747D4"/>
    <w:rsid w:val="00275477"/>
    <w:rsid w:val="00275C7B"/>
    <w:rsid w:val="002769E4"/>
    <w:rsid w:val="00276C74"/>
    <w:rsid w:val="00276E06"/>
    <w:rsid w:val="00280AD2"/>
    <w:rsid w:val="00280B5E"/>
    <w:rsid w:val="00280E67"/>
    <w:rsid w:val="00280F57"/>
    <w:rsid w:val="0028269E"/>
    <w:rsid w:val="00282E21"/>
    <w:rsid w:val="0028309B"/>
    <w:rsid w:val="00283299"/>
    <w:rsid w:val="002839AF"/>
    <w:rsid w:val="00284322"/>
    <w:rsid w:val="002856CD"/>
    <w:rsid w:val="00285B9B"/>
    <w:rsid w:val="002860B2"/>
    <w:rsid w:val="00286909"/>
    <w:rsid w:val="00286F8E"/>
    <w:rsid w:val="00287066"/>
    <w:rsid w:val="00287206"/>
    <w:rsid w:val="00290481"/>
    <w:rsid w:val="002904CC"/>
    <w:rsid w:val="002906F1"/>
    <w:rsid w:val="00290CDA"/>
    <w:rsid w:val="00290D21"/>
    <w:rsid w:val="002912CA"/>
    <w:rsid w:val="002914B9"/>
    <w:rsid w:val="002914E1"/>
    <w:rsid w:val="00291891"/>
    <w:rsid w:val="00291DE0"/>
    <w:rsid w:val="002930E6"/>
    <w:rsid w:val="002932B9"/>
    <w:rsid w:val="0029343C"/>
    <w:rsid w:val="002937E9"/>
    <w:rsid w:val="00293D9B"/>
    <w:rsid w:val="00294863"/>
    <w:rsid w:val="00294C2F"/>
    <w:rsid w:val="0029574F"/>
    <w:rsid w:val="002963F9"/>
    <w:rsid w:val="002964DF"/>
    <w:rsid w:val="00296520"/>
    <w:rsid w:val="00296EA9"/>
    <w:rsid w:val="00297322"/>
    <w:rsid w:val="0029742E"/>
    <w:rsid w:val="002979CB"/>
    <w:rsid w:val="002A04A7"/>
    <w:rsid w:val="002A0512"/>
    <w:rsid w:val="002A0A55"/>
    <w:rsid w:val="002A0ECA"/>
    <w:rsid w:val="002A1081"/>
    <w:rsid w:val="002A1ABF"/>
    <w:rsid w:val="002A1D8E"/>
    <w:rsid w:val="002A22D2"/>
    <w:rsid w:val="002A2633"/>
    <w:rsid w:val="002A2686"/>
    <w:rsid w:val="002A26FA"/>
    <w:rsid w:val="002A293F"/>
    <w:rsid w:val="002A2D37"/>
    <w:rsid w:val="002A2EFF"/>
    <w:rsid w:val="002A2FF6"/>
    <w:rsid w:val="002A350B"/>
    <w:rsid w:val="002A3F6F"/>
    <w:rsid w:val="002A42FA"/>
    <w:rsid w:val="002A443A"/>
    <w:rsid w:val="002A4A33"/>
    <w:rsid w:val="002A4E08"/>
    <w:rsid w:val="002A5194"/>
    <w:rsid w:val="002A54EC"/>
    <w:rsid w:val="002A5840"/>
    <w:rsid w:val="002A5ED4"/>
    <w:rsid w:val="002A725A"/>
    <w:rsid w:val="002A73C5"/>
    <w:rsid w:val="002A7951"/>
    <w:rsid w:val="002A7B56"/>
    <w:rsid w:val="002A7D07"/>
    <w:rsid w:val="002A7FFA"/>
    <w:rsid w:val="002B08D1"/>
    <w:rsid w:val="002B0D85"/>
    <w:rsid w:val="002B26CE"/>
    <w:rsid w:val="002B3496"/>
    <w:rsid w:val="002B3745"/>
    <w:rsid w:val="002B3E18"/>
    <w:rsid w:val="002B493F"/>
    <w:rsid w:val="002B5110"/>
    <w:rsid w:val="002B58C0"/>
    <w:rsid w:val="002B6600"/>
    <w:rsid w:val="002B6C1A"/>
    <w:rsid w:val="002B73AC"/>
    <w:rsid w:val="002B7FC0"/>
    <w:rsid w:val="002C08CB"/>
    <w:rsid w:val="002C0BE4"/>
    <w:rsid w:val="002C0F7A"/>
    <w:rsid w:val="002C11A3"/>
    <w:rsid w:val="002C125B"/>
    <w:rsid w:val="002C151F"/>
    <w:rsid w:val="002C16A7"/>
    <w:rsid w:val="002C17D0"/>
    <w:rsid w:val="002C2C9C"/>
    <w:rsid w:val="002C3267"/>
    <w:rsid w:val="002C390A"/>
    <w:rsid w:val="002C452E"/>
    <w:rsid w:val="002C4892"/>
    <w:rsid w:val="002C4961"/>
    <w:rsid w:val="002C4FA0"/>
    <w:rsid w:val="002C5376"/>
    <w:rsid w:val="002C5B4A"/>
    <w:rsid w:val="002C7941"/>
    <w:rsid w:val="002D111C"/>
    <w:rsid w:val="002D1440"/>
    <w:rsid w:val="002D160A"/>
    <w:rsid w:val="002D17AF"/>
    <w:rsid w:val="002D1A44"/>
    <w:rsid w:val="002D20B5"/>
    <w:rsid w:val="002D26D0"/>
    <w:rsid w:val="002D2A63"/>
    <w:rsid w:val="002D2BF1"/>
    <w:rsid w:val="002D312D"/>
    <w:rsid w:val="002D316A"/>
    <w:rsid w:val="002D38C4"/>
    <w:rsid w:val="002D3F43"/>
    <w:rsid w:val="002D4400"/>
    <w:rsid w:val="002D4F11"/>
    <w:rsid w:val="002D53C1"/>
    <w:rsid w:val="002D53DE"/>
    <w:rsid w:val="002D65B8"/>
    <w:rsid w:val="002D6824"/>
    <w:rsid w:val="002D68F0"/>
    <w:rsid w:val="002D7026"/>
    <w:rsid w:val="002D72DC"/>
    <w:rsid w:val="002D7875"/>
    <w:rsid w:val="002E015A"/>
    <w:rsid w:val="002E01A0"/>
    <w:rsid w:val="002E02E9"/>
    <w:rsid w:val="002E08B6"/>
    <w:rsid w:val="002E1C87"/>
    <w:rsid w:val="002E1E75"/>
    <w:rsid w:val="002E1FC0"/>
    <w:rsid w:val="002E26A1"/>
    <w:rsid w:val="002E4A54"/>
    <w:rsid w:val="002E4B30"/>
    <w:rsid w:val="002E4D6A"/>
    <w:rsid w:val="002E6026"/>
    <w:rsid w:val="002E6052"/>
    <w:rsid w:val="002E7260"/>
    <w:rsid w:val="002E7AE3"/>
    <w:rsid w:val="002E7C78"/>
    <w:rsid w:val="002E7FE7"/>
    <w:rsid w:val="002F04E9"/>
    <w:rsid w:val="002F05A6"/>
    <w:rsid w:val="002F05D9"/>
    <w:rsid w:val="002F0D76"/>
    <w:rsid w:val="002F0F30"/>
    <w:rsid w:val="002F10FB"/>
    <w:rsid w:val="002F24FE"/>
    <w:rsid w:val="002F2641"/>
    <w:rsid w:val="002F2816"/>
    <w:rsid w:val="002F2C7E"/>
    <w:rsid w:val="002F2FD5"/>
    <w:rsid w:val="002F3943"/>
    <w:rsid w:val="002F3BCA"/>
    <w:rsid w:val="002F4126"/>
    <w:rsid w:val="002F43E4"/>
    <w:rsid w:val="002F480D"/>
    <w:rsid w:val="002F4999"/>
    <w:rsid w:val="002F4D85"/>
    <w:rsid w:val="002F6632"/>
    <w:rsid w:val="002F6677"/>
    <w:rsid w:val="002F6B23"/>
    <w:rsid w:val="002F6EA6"/>
    <w:rsid w:val="002F6F04"/>
    <w:rsid w:val="00302146"/>
    <w:rsid w:val="003021DE"/>
    <w:rsid w:val="00302647"/>
    <w:rsid w:val="00302AE5"/>
    <w:rsid w:val="00303678"/>
    <w:rsid w:val="003038F3"/>
    <w:rsid w:val="00303A10"/>
    <w:rsid w:val="00303AFA"/>
    <w:rsid w:val="00303C25"/>
    <w:rsid w:val="003040E7"/>
    <w:rsid w:val="00304B13"/>
    <w:rsid w:val="003058FC"/>
    <w:rsid w:val="00305EDF"/>
    <w:rsid w:val="00306210"/>
    <w:rsid w:val="0030670A"/>
    <w:rsid w:val="00306736"/>
    <w:rsid w:val="00306933"/>
    <w:rsid w:val="00306D01"/>
    <w:rsid w:val="00307298"/>
    <w:rsid w:val="00307306"/>
    <w:rsid w:val="00310097"/>
    <w:rsid w:val="00310214"/>
    <w:rsid w:val="00310CB0"/>
    <w:rsid w:val="003110C8"/>
    <w:rsid w:val="0031165B"/>
    <w:rsid w:val="00311727"/>
    <w:rsid w:val="0031240F"/>
    <w:rsid w:val="003124EF"/>
    <w:rsid w:val="00312B35"/>
    <w:rsid w:val="00312BB1"/>
    <w:rsid w:val="00312D50"/>
    <w:rsid w:val="003133C1"/>
    <w:rsid w:val="00313451"/>
    <w:rsid w:val="00313C11"/>
    <w:rsid w:val="00313C2B"/>
    <w:rsid w:val="00314088"/>
    <w:rsid w:val="003148DD"/>
    <w:rsid w:val="003155A1"/>
    <w:rsid w:val="003155DF"/>
    <w:rsid w:val="00315B48"/>
    <w:rsid w:val="00315D99"/>
    <w:rsid w:val="003160E6"/>
    <w:rsid w:val="00317343"/>
    <w:rsid w:val="00320E4E"/>
    <w:rsid w:val="00321081"/>
    <w:rsid w:val="003210AE"/>
    <w:rsid w:val="003213E0"/>
    <w:rsid w:val="00321D8D"/>
    <w:rsid w:val="0032266F"/>
    <w:rsid w:val="003226DA"/>
    <w:rsid w:val="0032306A"/>
    <w:rsid w:val="00323996"/>
    <w:rsid w:val="00325439"/>
    <w:rsid w:val="00325660"/>
    <w:rsid w:val="00330CBF"/>
    <w:rsid w:val="00331049"/>
    <w:rsid w:val="003317C1"/>
    <w:rsid w:val="003326D1"/>
    <w:rsid w:val="003327FD"/>
    <w:rsid w:val="0033282B"/>
    <w:rsid w:val="00332D75"/>
    <w:rsid w:val="00332F8B"/>
    <w:rsid w:val="00333569"/>
    <w:rsid w:val="00333EAC"/>
    <w:rsid w:val="00334548"/>
    <w:rsid w:val="00334945"/>
    <w:rsid w:val="00334B0E"/>
    <w:rsid w:val="00334C31"/>
    <w:rsid w:val="00334D8E"/>
    <w:rsid w:val="00335988"/>
    <w:rsid w:val="003361C0"/>
    <w:rsid w:val="0033660B"/>
    <w:rsid w:val="00337010"/>
    <w:rsid w:val="00337243"/>
    <w:rsid w:val="00337493"/>
    <w:rsid w:val="00337E3A"/>
    <w:rsid w:val="0034008B"/>
    <w:rsid w:val="003406A0"/>
    <w:rsid w:val="00341173"/>
    <w:rsid w:val="003411EB"/>
    <w:rsid w:val="00341987"/>
    <w:rsid w:val="00341A03"/>
    <w:rsid w:val="0034250E"/>
    <w:rsid w:val="00342BAA"/>
    <w:rsid w:val="00342F89"/>
    <w:rsid w:val="00343601"/>
    <w:rsid w:val="00343701"/>
    <w:rsid w:val="003439D4"/>
    <w:rsid w:val="00344032"/>
    <w:rsid w:val="0034428B"/>
    <w:rsid w:val="003444FA"/>
    <w:rsid w:val="00344AB1"/>
    <w:rsid w:val="0034551F"/>
    <w:rsid w:val="003456C1"/>
    <w:rsid w:val="00345C97"/>
    <w:rsid w:val="00345E85"/>
    <w:rsid w:val="003466BB"/>
    <w:rsid w:val="00347036"/>
    <w:rsid w:val="00347328"/>
    <w:rsid w:val="00350952"/>
    <w:rsid w:val="003509C8"/>
    <w:rsid w:val="003532FD"/>
    <w:rsid w:val="00353524"/>
    <w:rsid w:val="003545FC"/>
    <w:rsid w:val="00354621"/>
    <w:rsid w:val="00354CFA"/>
    <w:rsid w:val="00355231"/>
    <w:rsid w:val="0035526B"/>
    <w:rsid w:val="00356797"/>
    <w:rsid w:val="003567A2"/>
    <w:rsid w:val="00356D47"/>
    <w:rsid w:val="003575DF"/>
    <w:rsid w:val="00357FA1"/>
    <w:rsid w:val="0036074F"/>
    <w:rsid w:val="0036077C"/>
    <w:rsid w:val="00360CE7"/>
    <w:rsid w:val="00360F06"/>
    <w:rsid w:val="00361512"/>
    <w:rsid w:val="00361B70"/>
    <w:rsid w:val="00362566"/>
    <w:rsid w:val="003658E5"/>
    <w:rsid w:val="00365CB9"/>
    <w:rsid w:val="00366FA2"/>
    <w:rsid w:val="00367006"/>
    <w:rsid w:val="00367204"/>
    <w:rsid w:val="00367D30"/>
    <w:rsid w:val="003700D0"/>
    <w:rsid w:val="00370E83"/>
    <w:rsid w:val="0037111E"/>
    <w:rsid w:val="003716F2"/>
    <w:rsid w:val="00371DAE"/>
    <w:rsid w:val="00372773"/>
    <w:rsid w:val="003734CF"/>
    <w:rsid w:val="00373BC3"/>
    <w:rsid w:val="0037502B"/>
    <w:rsid w:val="00375B3A"/>
    <w:rsid w:val="003767A4"/>
    <w:rsid w:val="00376B02"/>
    <w:rsid w:val="003770D0"/>
    <w:rsid w:val="003775A7"/>
    <w:rsid w:val="00377631"/>
    <w:rsid w:val="00377983"/>
    <w:rsid w:val="0038030D"/>
    <w:rsid w:val="00380D09"/>
    <w:rsid w:val="0038153A"/>
    <w:rsid w:val="003817F9"/>
    <w:rsid w:val="003824C5"/>
    <w:rsid w:val="0038311F"/>
    <w:rsid w:val="003837AA"/>
    <w:rsid w:val="00383BE9"/>
    <w:rsid w:val="003847CF"/>
    <w:rsid w:val="003847E1"/>
    <w:rsid w:val="00385238"/>
    <w:rsid w:val="0038562D"/>
    <w:rsid w:val="00385AB9"/>
    <w:rsid w:val="00386182"/>
    <w:rsid w:val="00386796"/>
    <w:rsid w:val="00387202"/>
    <w:rsid w:val="00387EF6"/>
    <w:rsid w:val="00387F36"/>
    <w:rsid w:val="00390439"/>
    <w:rsid w:val="00390751"/>
    <w:rsid w:val="00390851"/>
    <w:rsid w:val="00390AC6"/>
    <w:rsid w:val="00390D2B"/>
    <w:rsid w:val="00390E18"/>
    <w:rsid w:val="00392631"/>
    <w:rsid w:val="003926FC"/>
    <w:rsid w:val="00392813"/>
    <w:rsid w:val="0039378E"/>
    <w:rsid w:val="00393B8E"/>
    <w:rsid w:val="00394B85"/>
    <w:rsid w:val="00394BFE"/>
    <w:rsid w:val="00394C3C"/>
    <w:rsid w:val="00394DD9"/>
    <w:rsid w:val="003952A4"/>
    <w:rsid w:val="003954BA"/>
    <w:rsid w:val="0039567C"/>
    <w:rsid w:val="0039584C"/>
    <w:rsid w:val="00395A0E"/>
    <w:rsid w:val="00395BEC"/>
    <w:rsid w:val="00395C67"/>
    <w:rsid w:val="00395FCA"/>
    <w:rsid w:val="003966FB"/>
    <w:rsid w:val="00396A52"/>
    <w:rsid w:val="00396A56"/>
    <w:rsid w:val="00396D68"/>
    <w:rsid w:val="00397097"/>
    <w:rsid w:val="003973D0"/>
    <w:rsid w:val="003A163B"/>
    <w:rsid w:val="003A203F"/>
    <w:rsid w:val="003A2044"/>
    <w:rsid w:val="003A244F"/>
    <w:rsid w:val="003A4454"/>
    <w:rsid w:val="003A47CE"/>
    <w:rsid w:val="003A5238"/>
    <w:rsid w:val="003A5446"/>
    <w:rsid w:val="003A5BA6"/>
    <w:rsid w:val="003A5E90"/>
    <w:rsid w:val="003A737B"/>
    <w:rsid w:val="003B0214"/>
    <w:rsid w:val="003B0CD6"/>
    <w:rsid w:val="003B1294"/>
    <w:rsid w:val="003B12E8"/>
    <w:rsid w:val="003B1827"/>
    <w:rsid w:val="003B1895"/>
    <w:rsid w:val="003B1E66"/>
    <w:rsid w:val="003B213E"/>
    <w:rsid w:val="003B2657"/>
    <w:rsid w:val="003B28C4"/>
    <w:rsid w:val="003B2B39"/>
    <w:rsid w:val="003B327B"/>
    <w:rsid w:val="003B3492"/>
    <w:rsid w:val="003B3692"/>
    <w:rsid w:val="003B375D"/>
    <w:rsid w:val="003B3AC0"/>
    <w:rsid w:val="003B3BE0"/>
    <w:rsid w:val="003B3D95"/>
    <w:rsid w:val="003B3DE4"/>
    <w:rsid w:val="003B4165"/>
    <w:rsid w:val="003B499B"/>
    <w:rsid w:val="003B4A43"/>
    <w:rsid w:val="003B57DE"/>
    <w:rsid w:val="003B592F"/>
    <w:rsid w:val="003B64D8"/>
    <w:rsid w:val="003B6BAA"/>
    <w:rsid w:val="003B7717"/>
    <w:rsid w:val="003B7CA3"/>
    <w:rsid w:val="003C0B17"/>
    <w:rsid w:val="003C0C0C"/>
    <w:rsid w:val="003C14B6"/>
    <w:rsid w:val="003C1652"/>
    <w:rsid w:val="003C1729"/>
    <w:rsid w:val="003C1F0E"/>
    <w:rsid w:val="003C1F10"/>
    <w:rsid w:val="003C2682"/>
    <w:rsid w:val="003C324F"/>
    <w:rsid w:val="003C3A93"/>
    <w:rsid w:val="003C571C"/>
    <w:rsid w:val="003C63FE"/>
    <w:rsid w:val="003C71E7"/>
    <w:rsid w:val="003C7DD6"/>
    <w:rsid w:val="003D03BF"/>
    <w:rsid w:val="003D08F7"/>
    <w:rsid w:val="003D0C1F"/>
    <w:rsid w:val="003D1324"/>
    <w:rsid w:val="003D145B"/>
    <w:rsid w:val="003D15CC"/>
    <w:rsid w:val="003D1DCE"/>
    <w:rsid w:val="003D1FE9"/>
    <w:rsid w:val="003D273C"/>
    <w:rsid w:val="003D2B62"/>
    <w:rsid w:val="003D3510"/>
    <w:rsid w:val="003D3E0D"/>
    <w:rsid w:val="003D41BD"/>
    <w:rsid w:val="003D4202"/>
    <w:rsid w:val="003D4B93"/>
    <w:rsid w:val="003D5B12"/>
    <w:rsid w:val="003D5D95"/>
    <w:rsid w:val="003D5DD0"/>
    <w:rsid w:val="003D5FB5"/>
    <w:rsid w:val="003D60E8"/>
    <w:rsid w:val="003D6692"/>
    <w:rsid w:val="003D6F45"/>
    <w:rsid w:val="003D73FB"/>
    <w:rsid w:val="003D7480"/>
    <w:rsid w:val="003D775C"/>
    <w:rsid w:val="003D777A"/>
    <w:rsid w:val="003D7B84"/>
    <w:rsid w:val="003E0FF7"/>
    <w:rsid w:val="003E1DBB"/>
    <w:rsid w:val="003E25CC"/>
    <w:rsid w:val="003E2A60"/>
    <w:rsid w:val="003E2F6B"/>
    <w:rsid w:val="003E3623"/>
    <w:rsid w:val="003E3771"/>
    <w:rsid w:val="003E3AD6"/>
    <w:rsid w:val="003E44B5"/>
    <w:rsid w:val="003E52DC"/>
    <w:rsid w:val="003E55AB"/>
    <w:rsid w:val="003E5D39"/>
    <w:rsid w:val="003E5FA8"/>
    <w:rsid w:val="003E6887"/>
    <w:rsid w:val="003E7066"/>
    <w:rsid w:val="003F0985"/>
    <w:rsid w:val="003F0B4C"/>
    <w:rsid w:val="003F15B3"/>
    <w:rsid w:val="003F16B4"/>
    <w:rsid w:val="003F19B9"/>
    <w:rsid w:val="003F1C3D"/>
    <w:rsid w:val="003F20C5"/>
    <w:rsid w:val="003F28F2"/>
    <w:rsid w:val="003F2A0D"/>
    <w:rsid w:val="003F3311"/>
    <w:rsid w:val="003F3805"/>
    <w:rsid w:val="003F40D8"/>
    <w:rsid w:val="003F4151"/>
    <w:rsid w:val="003F49B1"/>
    <w:rsid w:val="003F4CD9"/>
    <w:rsid w:val="003F51AF"/>
    <w:rsid w:val="003F51C8"/>
    <w:rsid w:val="003F5D69"/>
    <w:rsid w:val="003F6123"/>
    <w:rsid w:val="003F7181"/>
    <w:rsid w:val="003F71BA"/>
    <w:rsid w:val="003F732F"/>
    <w:rsid w:val="003F7DB3"/>
    <w:rsid w:val="004001DA"/>
    <w:rsid w:val="004004FE"/>
    <w:rsid w:val="00400C58"/>
    <w:rsid w:val="00400C79"/>
    <w:rsid w:val="00401627"/>
    <w:rsid w:val="00402290"/>
    <w:rsid w:val="00402687"/>
    <w:rsid w:val="00402B99"/>
    <w:rsid w:val="00403169"/>
    <w:rsid w:val="004032D4"/>
    <w:rsid w:val="004038ED"/>
    <w:rsid w:val="00403A12"/>
    <w:rsid w:val="0040461A"/>
    <w:rsid w:val="00404827"/>
    <w:rsid w:val="00404A8C"/>
    <w:rsid w:val="0040520C"/>
    <w:rsid w:val="004063D2"/>
    <w:rsid w:val="00406909"/>
    <w:rsid w:val="00406D2C"/>
    <w:rsid w:val="0040767C"/>
    <w:rsid w:val="00407BFB"/>
    <w:rsid w:val="00407C32"/>
    <w:rsid w:val="00410621"/>
    <w:rsid w:val="00410AB1"/>
    <w:rsid w:val="00410D13"/>
    <w:rsid w:val="004110F9"/>
    <w:rsid w:val="004116D0"/>
    <w:rsid w:val="00411941"/>
    <w:rsid w:val="00411A0F"/>
    <w:rsid w:val="0041255E"/>
    <w:rsid w:val="004129C6"/>
    <w:rsid w:val="0041334C"/>
    <w:rsid w:val="00414836"/>
    <w:rsid w:val="00414E27"/>
    <w:rsid w:val="00415145"/>
    <w:rsid w:val="004159E3"/>
    <w:rsid w:val="00416265"/>
    <w:rsid w:val="004163F8"/>
    <w:rsid w:val="004172BC"/>
    <w:rsid w:val="0041736A"/>
    <w:rsid w:val="0041736B"/>
    <w:rsid w:val="00417430"/>
    <w:rsid w:val="00420263"/>
    <w:rsid w:val="0042031D"/>
    <w:rsid w:val="00420919"/>
    <w:rsid w:val="00420C32"/>
    <w:rsid w:val="004218D1"/>
    <w:rsid w:val="00421ADC"/>
    <w:rsid w:val="00421B2D"/>
    <w:rsid w:val="00421E7A"/>
    <w:rsid w:val="0042258B"/>
    <w:rsid w:val="004226CA"/>
    <w:rsid w:val="00422C09"/>
    <w:rsid w:val="0042325F"/>
    <w:rsid w:val="004233E6"/>
    <w:rsid w:val="00423884"/>
    <w:rsid w:val="00423B8F"/>
    <w:rsid w:val="00423CAA"/>
    <w:rsid w:val="00423E09"/>
    <w:rsid w:val="0042563E"/>
    <w:rsid w:val="00425C3B"/>
    <w:rsid w:val="00425FAF"/>
    <w:rsid w:val="00426A51"/>
    <w:rsid w:val="00426BBF"/>
    <w:rsid w:val="0042711C"/>
    <w:rsid w:val="00427519"/>
    <w:rsid w:val="004276A9"/>
    <w:rsid w:val="00427C82"/>
    <w:rsid w:val="004300A5"/>
    <w:rsid w:val="00430325"/>
    <w:rsid w:val="0043056D"/>
    <w:rsid w:val="00430A8B"/>
    <w:rsid w:val="00430C99"/>
    <w:rsid w:val="00431003"/>
    <w:rsid w:val="00431527"/>
    <w:rsid w:val="00431719"/>
    <w:rsid w:val="004318C1"/>
    <w:rsid w:val="00431F02"/>
    <w:rsid w:val="004324E2"/>
    <w:rsid w:val="004325DE"/>
    <w:rsid w:val="00432A4D"/>
    <w:rsid w:val="004333C8"/>
    <w:rsid w:val="004341C0"/>
    <w:rsid w:val="0043428E"/>
    <w:rsid w:val="00435308"/>
    <w:rsid w:val="00436063"/>
    <w:rsid w:val="00437137"/>
    <w:rsid w:val="0043726C"/>
    <w:rsid w:val="00437B85"/>
    <w:rsid w:val="00437FB1"/>
    <w:rsid w:val="0044051D"/>
    <w:rsid w:val="00440B30"/>
    <w:rsid w:val="004422B4"/>
    <w:rsid w:val="004425B4"/>
    <w:rsid w:val="004426B9"/>
    <w:rsid w:val="004426E8"/>
    <w:rsid w:val="00442711"/>
    <w:rsid w:val="00443125"/>
    <w:rsid w:val="00443C49"/>
    <w:rsid w:val="00444260"/>
    <w:rsid w:val="004443A3"/>
    <w:rsid w:val="004449F3"/>
    <w:rsid w:val="00445078"/>
    <w:rsid w:val="004459AD"/>
    <w:rsid w:val="00445CBC"/>
    <w:rsid w:val="0044600D"/>
    <w:rsid w:val="0044634F"/>
    <w:rsid w:val="004463A5"/>
    <w:rsid w:val="00446DEF"/>
    <w:rsid w:val="00446E83"/>
    <w:rsid w:val="00447789"/>
    <w:rsid w:val="00450932"/>
    <w:rsid w:val="00450D21"/>
    <w:rsid w:val="00450D6D"/>
    <w:rsid w:val="00450E68"/>
    <w:rsid w:val="004510BE"/>
    <w:rsid w:val="004510EB"/>
    <w:rsid w:val="004510FB"/>
    <w:rsid w:val="00451539"/>
    <w:rsid w:val="00452DC3"/>
    <w:rsid w:val="00452E36"/>
    <w:rsid w:val="004536D0"/>
    <w:rsid w:val="00453BA2"/>
    <w:rsid w:val="00454BE5"/>
    <w:rsid w:val="00454BF6"/>
    <w:rsid w:val="0045573D"/>
    <w:rsid w:val="004557A3"/>
    <w:rsid w:val="0045592D"/>
    <w:rsid w:val="0045627C"/>
    <w:rsid w:val="0045705C"/>
    <w:rsid w:val="00457492"/>
    <w:rsid w:val="0045779A"/>
    <w:rsid w:val="004578B4"/>
    <w:rsid w:val="00457A6C"/>
    <w:rsid w:val="00457C0A"/>
    <w:rsid w:val="00457DB3"/>
    <w:rsid w:val="0046004A"/>
    <w:rsid w:val="00460368"/>
    <w:rsid w:val="00460463"/>
    <w:rsid w:val="00460953"/>
    <w:rsid w:val="0046300B"/>
    <w:rsid w:val="004632B2"/>
    <w:rsid w:val="00463390"/>
    <w:rsid w:val="0046363C"/>
    <w:rsid w:val="004637AC"/>
    <w:rsid w:val="00463DDB"/>
    <w:rsid w:val="00464C9C"/>
    <w:rsid w:val="00464DFB"/>
    <w:rsid w:val="004651BA"/>
    <w:rsid w:val="00465DF1"/>
    <w:rsid w:val="004668D0"/>
    <w:rsid w:val="00467801"/>
    <w:rsid w:val="00467A19"/>
    <w:rsid w:val="00470A4B"/>
    <w:rsid w:val="00470C1C"/>
    <w:rsid w:val="00471DDC"/>
    <w:rsid w:val="00472D77"/>
    <w:rsid w:val="00472DF3"/>
    <w:rsid w:val="004738ED"/>
    <w:rsid w:val="00473E6F"/>
    <w:rsid w:val="00473FE4"/>
    <w:rsid w:val="00474236"/>
    <w:rsid w:val="00474723"/>
    <w:rsid w:val="00474746"/>
    <w:rsid w:val="00474A89"/>
    <w:rsid w:val="00474F34"/>
    <w:rsid w:val="00475B73"/>
    <w:rsid w:val="00475C47"/>
    <w:rsid w:val="00476126"/>
    <w:rsid w:val="00476264"/>
    <w:rsid w:val="0047665E"/>
    <w:rsid w:val="004776CF"/>
    <w:rsid w:val="0047797C"/>
    <w:rsid w:val="00477F46"/>
    <w:rsid w:val="004807F0"/>
    <w:rsid w:val="00481643"/>
    <w:rsid w:val="00481EE1"/>
    <w:rsid w:val="004821C7"/>
    <w:rsid w:val="00482259"/>
    <w:rsid w:val="00482521"/>
    <w:rsid w:val="004836F7"/>
    <w:rsid w:val="00483B52"/>
    <w:rsid w:val="00483D0B"/>
    <w:rsid w:val="00483FDD"/>
    <w:rsid w:val="00484752"/>
    <w:rsid w:val="00485149"/>
    <w:rsid w:val="00485464"/>
    <w:rsid w:val="00485FBB"/>
    <w:rsid w:val="004860B3"/>
    <w:rsid w:val="00486308"/>
    <w:rsid w:val="00486445"/>
    <w:rsid w:val="004865CE"/>
    <w:rsid w:val="00486A04"/>
    <w:rsid w:val="00487BDD"/>
    <w:rsid w:val="00490165"/>
    <w:rsid w:val="004913D1"/>
    <w:rsid w:val="0049189C"/>
    <w:rsid w:val="00492579"/>
    <w:rsid w:val="00493592"/>
    <w:rsid w:val="00493931"/>
    <w:rsid w:val="004940A2"/>
    <w:rsid w:val="00494B38"/>
    <w:rsid w:val="00494E5F"/>
    <w:rsid w:val="004950F8"/>
    <w:rsid w:val="004958E7"/>
    <w:rsid w:val="0049652C"/>
    <w:rsid w:val="00496902"/>
    <w:rsid w:val="0049769A"/>
    <w:rsid w:val="0049781E"/>
    <w:rsid w:val="00497DA5"/>
    <w:rsid w:val="00497E78"/>
    <w:rsid w:val="00497EF0"/>
    <w:rsid w:val="004A071D"/>
    <w:rsid w:val="004A0C10"/>
    <w:rsid w:val="004A0F30"/>
    <w:rsid w:val="004A102A"/>
    <w:rsid w:val="004A109B"/>
    <w:rsid w:val="004A1AD3"/>
    <w:rsid w:val="004A239B"/>
    <w:rsid w:val="004A242C"/>
    <w:rsid w:val="004A2AA5"/>
    <w:rsid w:val="004A3371"/>
    <w:rsid w:val="004A3D6B"/>
    <w:rsid w:val="004A4042"/>
    <w:rsid w:val="004A53AD"/>
    <w:rsid w:val="004A547A"/>
    <w:rsid w:val="004A54CB"/>
    <w:rsid w:val="004A554A"/>
    <w:rsid w:val="004A5641"/>
    <w:rsid w:val="004A5AD1"/>
    <w:rsid w:val="004A64B3"/>
    <w:rsid w:val="004A65C6"/>
    <w:rsid w:val="004A6ADF"/>
    <w:rsid w:val="004A6F4A"/>
    <w:rsid w:val="004B0119"/>
    <w:rsid w:val="004B020D"/>
    <w:rsid w:val="004B0436"/>
    <w:rsid w:val="004B082A"/>
    <w:rsid w:val="004B0A67"/>
    <w:rsid w:val="004B186F"/>
    <w:rsid w:val="004B1B23"/>
    <w:rsid w:val="004B2069"/>
    <w:rsid w:val="004B2398"/>
    <w:rsid w:val="004B25E9"/>
    <w:rsid w:val="004B2A5B"/>
    <w:rsid w:val="004B34B4"/>
    <w:rsid w:val="004B353D"/>
    <w:rsid w:val="004B3E37"/>
    <w:rsid w:val="004B4449"/>
    <w:rsid w:val="004B568D"/>
    <w:rsid w:val="004B5B3D"/>
    <w:rsid w:val="004B6774"/>
    <w:rsid w:val="004B6B4F"/>
    <w:rsid w:val="004B7298"/>
    <w:rsid w:val="004B72B5"/>
    <w:rsid w:val="004B759C"/>
    <w:rsid w:val="004B7885"/>
    <w:rsid w:val="004B7916"/>
    <w:rsid w:val="004B7E1E"/>
    <w:rsid w:val="004B7E53"/>
    <w:rsid w:val="004B7E98"/>
    <w:rsid w:val="004B7FA0"/>
    <w:rsid w:val="004C028E"/>
    <w:rsid w:val="004C12AB"/>
    <w:rsid w:val="004C16EC"/>
    <w:rsid w:val="004C1A1A"/>
    <w:rsid w:val="004C246F"/>
    <w:rsid w:val="004C2628"/>
    <w:rsid w:val="004C274B"/>
    <w:rsid w:val="004C2C69"/>
    <w:rsid w:val="004C321F"/>
    <w:rsid w:val="004C3FDF"/>
    <w:rsid w:val="004C4155"/>
    <w:rsid w:val="004C42E1"/>
    <w:rsid w:val="004C492D"/>
    <w:rsid w:val="004C4D8C"/>
    <w:rsid w:val="004C52BF"/>
    <w:rsid w:val="004C5307"/>
    <w:rsid w:val="004C552E"/>
    <w:rsid w:val="004C59B8"/>
    <w:rsid w:val="004C5ABE"/>
    <w:rsid w:val="004C5F49"/>
    <w:rsid w:val="004C618F"/>
    <w:rsid w:val="004C69DB"/>
    <w:rsid w:val="004C7BA2"/>
    <w:rsid w:val="004D0C3E"/>
    <w:rsid w:val="004D16D0"/>
    <w:rsid w:val="004D1B5A"/>
    <w:rsid w:val="004D23D9"/>
    <w:rsid w:val="004D31AB"/>
    <w:rsid w:val="004D3782"/>
    <w:rsid w:val="004D3C1F"/>
    <w:rsid w:val="004D51A9"/>
    <w:rsid w:val="004D5B2A"/>
    <w:rsid w:val="004D6087"/>
    <w:rsid w:val="004D6760"/>
    <w:rsid w:val="004D67D4"/>
    <w:rsid w:val="004D7B12"/>
    <w:rsid w:val="004E0A5F"/>
    <w:rsid w:val="004E0D89"/>
    <w:rsid w:val="004E1194"/>
    <w:rsid w:val="004E18F3"/>
    <w:rsid w:val="004E19B8"/>
    <w:rsid w:val="004E1B33"/>
    <w:rsid w:val="004E1CFF"/>
    <w:rsid w:val="004E2FFB"/>
    <w:rsid w:val="004E3578"/>
    <w:rsid w:val="004E457A"/>
    <w:rsid w:val="004E4DD8"/>
    <w:rsid w:val="004E52B0"/>
    <w:rsid w:val="004E569A"/>
    <w:rsid w:val="004E5B60"/>
    <w:rsid w:val="004E5EE7"/>
    <w:rsid w:val="004E63E8"/>
    <w:rsid w:val="004E6530"/>
    <w:rsid w:val="004E6818"/>
    <w:rsid w:val="004E684A"/>
    <w:rsid w:val="004E6FF8"/>
    <w:rsid w:val="004E782F"/>
    <w:rsid w:val="004E7E98"/>
    <w:rsid w:val="004F010C"/>
    <w:rsid w:val="004F0B5A"/>
    <w:rsid w:val="004F237A"/>
    <w:rsid w:val="004F2889"/>
    <w:rsid w:val="004F28C1"/>
    <w:rsid w:val="004F4032"/>
    <w:rsid w:val="004F474F"/>
    <w:rsid w:val="004F47B1"/>
    <w:rsid w:val="004F4A20"/>
    <w:rsid w:val="004F4BA7"/>
    <w:rsid w:val="004F4BE1"/>
    <w:rsid w:val="004F4F2A"/>
    <w:rsid w:val="004F4F36"/>
    <w:rsid w:val="004F51AE"/>
    <w:rsid w:val="004F61AD"/>
    <w:rsid w:val="004F69C0"/>
    <w:rsid w:val="004F74DB"/>
    <w:rsid w:val="004F7DDF"/>
    <w:rsid w:val="004F7DE2"/>
    <w:rsid w:val="005008A7"/>
    <w:rsid w:val="00500F5F"/>
    <w:rsid w:val="005017B8"/>
    <w:rsid w:val="00501B00"/>
    <w:rsid w:val="00502AD5"/>
    <w:rsid w:val="0050374C"/>
    <w:rsid w:val="00503BE5"/>
    <w:rsid w:val="0050458E"/>
    <w:rsid w:val="005049D1"/>
    <w:rsid w:val="00504AD8"/>
    <w:rsid w:val="00504C98"/>
    <w:rsid w:val="00504DCE"/>
    <w:rsid w:val="005058C1"/>
    <w:rsid w:val="00506E26"/>
    <w:rsid w:val="005070F3"/>
    <w:rsid w:val="005074BD"/>
    <w:rsid w:val="00507EB5"/>
    <w:rsid w:val="00510035"/>
    <w:rsid w:val="005104FA"/>
    <w:rsid w:val="00510FEC"/>
    <w:rsid w:val="00511617"/>
    <w:rsid w:val="0051165A"/>
    <w:rsid w:val="0051208D"/>
    <w:rsid w:val="0051211C"/>
    <w:rsid w:val="00512C1F"/>
    <w:rsid w:val="00512E2E"/>
    <w:rsid w:val="005138A4"/>
    <w:rsid w:val="00513A07"/>
    <w:rsid w:val="00513D32"/>
    <w:rsid w:val="00513E5F"/>
    <w:rsid w:val="005148D9"/>
    <w:rsid w:val="005151CF"/>
    <w:rsid w:val="0051599F"/>
    <w:rsid w:val="00515C15"/>
    <w:rsid w:val="00515D85"/>
    <w:rsid w:val="005167F8"/>
    <w:rsid w:val="00516FF8"/>
    <w:rsid w:val="005173FD"/>
    <w:rsid w:val="0051793D"/>
    <w:rsid w:val="00520B91"/>
    <w:rsid w:val="0052125A"/>
    <w:rsid w:val="00521559"/>
    <w:rsid w:val="00521F59"/>
    <w:rsid w:val="0052207C"/>
    <w:rsid w:val="00522A60"/>
    <w:rsid w:val="005236B9"/>
    <w:rsid w:val="005238DE"/>
    <w:rsid w:val="00523CB2"/>
    <w:rsid w:val="005248B3"/>
    <w:rsid w:val="00524968"/>
    <w:rsid w:val="00524E23"/>
    <w:rsid w:val="00525754"/>
    <w:rsid w:val="00525FEF"/>
    <w:rsid w:val="005264F4"/>
    <w:rsid w:val="00526E30"/>
    <w:rsid w:val="005271C2"/>
    <w:rsid w:val="005273DE"/>
    <w:rsid w:val="005275BD"/>
    <w:rsid w:val="00527FD3"/>
    <w:rsid w:val="0053021A"/>
    <w:rsid w:val="005307C5"/>
    <w:rsid w:val="00530E17"/>
    <w:rsid w:val="00530F6F"/>
    <w:rsid w:val="00531D80"/>
    <w:rsid w:val="0053206C"/>
    <w:rsid w:val="0053227C"/>
    <w:rsid w:val="00532FA2"/>
    <w:rsid w:val="0053318E"/>
    <w:rsid w:val="00533754"/>
    <w:rsid w:val="00533C9D"/>
    <w:rsid w:val="00533DB2"/>
    <w:rsid w:val="005340AC"/>
    <w:rsid w:val="005346DC"/>
    <w:rsid w:val="005352A7"/>
    <w:rsid w:val="0053678A"/>
    <w:rsid w:val="00536DE4"/>
    <w:rsid w:val="0053798F"/>
    <w:rsid w:val="00540C37"/>
    <w:rsid w:val="00541E97"/>
    <w:rsid w:val="005420DE"/>
    <w:rsid w:val="005424E2"/>
    <w:rsid w:val="0054252E"/>
    <w:rsid w:val="0054303C"/>
    <w:rsid w:val="00543236"/>
    <w:rsid w:val="0054355C"/>
    <w:rsid w:val="00543C56"/>
    <w:rsid w:val="005447E7"/>
    <w:rsid w:val="00544BFE"/>
    <w:rsid w:val="00544D2E"/>
    <w:rsid w:val="0054527E"/>
    <w:rsid w:val="005462BC"/>
    <w:rsid w:val="0054761A"/>
    <w:rsid w:val="0055118A"/>
    <w:rsid w:val="00552196"/>
    <w:rsid w:val="005525BB"/>
    <w:rsid w:val="00552686"/>
    <w:rsid w:val="00552D1E"/>
    <w:rsid w:val="00553CA3"/>
    <w:rsid w:val="00553CD1"/>
    <w:rsid w:val="00554057"/>
    <w:rsid w:val="00554AAB"/>
    <w:rsid w:val="0055529A"/>
    <w:rsid w:val="00555482"/>
    <w:rsid w:val="00555CA4"/>
    <w:rsid w:val="00555FD9"/>
    <w:rsid w:val="00555FF0"/>
    <w:rsid w:val="005567B5"/>
    <w:rsid w:val="00556B64"/>
    <w:rsid w:val="005574D1"/>
    <w:rsid w:val="0055780D"/>
    <w:rsid w:val="00557E85"/>
    <w:rsid w:val="005603AB"/>
    <w:rsid w:val="0056211F"/>
    <w:rsid w:val="005629D7"/>
    <w:rsid w:val="0056351C"/>
    <w:rsid w:val="00563775"/>
    <w:rsid w:val="00563B28"/>
    <w:rsid w:val="00563D8D"/>
    <w:rsid w:val="005646A5"/>
    <w:rsid w:val="00564AD7"/>
    <w:rsid w:val="00564B94"/>
    <w:rsid w:val="00564FE4"/>
    <w:rsid w:val="005656B1"/>
    <w:rsid w:val="00565781"/>
    <w:rsid w:val="00565B16"/>
    <w:rsid w:val="00565DF1"/>
    <w:rsid w:val="00566C8A"/>
    <w:rsid w:val="005703A1"/>
    <w:rsid w:val="00570D97"/>
    <w:rsid w:val="005711EB"/>
    <w:rsid w:val="005719C1"/>
    <w:rsid w:val="00572E15"/>
    <w:rsid w:val="0057323E"/>
    <w:rsid w:val="005732B5"/>
    <w:rsid w:val="00573CDF"/>
    <w:rsid w:val="00574890"/>
    <w:rsid w:val="00575AE3"/>
    <w:rsid w:val="0057607C"/>
    <w:rsid w:val="00576964"/>
    <w:rsid w:val="00577E08"/>
    <w:rsid w:val="00577E97"/>
    <w:rsid w:val="00581151"/>
    <w:rsid w:val="005811F6"/>
    <w:rsid w:val="005817FF"/>
    <w:rsid w:val="00581FC0"/>
    <w:rsid w:val="005828AF"/>
    <w:rsid w:val="00583416"/>
    <w:rsid w:val="0058369B"/>
    <w:rsid w:val="0058486E"/>
    <w:rsid w:val="00584B51"/>
    <w:rsid w:val="00584BF6"/>
    <w:rsid w:val="005853BE"/>
    <w:rsid w:val="00585454"/>
    <w:rsid w:val="0058551B"/>
    <w:rsid w:val="0058554C"/>
    <w:rsid w:val="005857CD"/>
    <w:rsid w:val="00585A6B"/>
    <w:rsid w:val="00586264"/>
    <w:rsid w:val="00586A9F"/>
    <w:rsid w:val="00586DD2"/>
    <w:rsid w:val="00587402"/>
    <w:rsid w:val="00587CD7"/>
    <w:rsid w:val="00590CBF"/>
    <w:rsid w:val="005912AB"/>
    <w:rsid w:val="005913F3"/>
    <w:rsid w:val="00591B85"/>
    <w:rsid w:val="00592250"/>
    <w:rsid w:val="005925A7"/>
    <w:rsid w:val="00592BF9"/>
    <w:rsid w:val="00592E9C"/>
    <w:rsid w:val="005931B7"/>
    <w:rsid w:val="005943DB"/>
    <w:rsid w:val="0059450A"/>
    <w:rsid w:val="0059554B"/>
    <w:rsid w:val="00595E60"/>
    <w:rsid w:val="00596475"/>
    <w:rsid w:val="00596E4C"/>
    <w:rsid w:val="00596F77"/>
    <w:rsid w:val="005977F6"/>
    <w:rsid w:val="005979FC"/>
    <w:rsid w:val="00597A24"/>
    <w:rsid w:val="005A014B"/>
    <w:rsid w:val="005A033A"/>
    <w:rsid w:val="005A0719"/>
    <w:rsid w:val="005A0C2B"/>
    <w:rsid w:val="005A0EB3"/>
    <w:rsid w:val="005A1339"/>
    <w:rsid w:val="005A13F3"/>
    <w:rsid w:val="005A1BB8"/>
    <w:rsid w:val="005A1F87"/>
    <w:rsid w:val="005A3501"/>
    <w:rsid w:val="005A3C77"/>
    <w:rsid w:val="005A3ED7"/>
    <w:rsid w:val="005A457E"/>
    <w:rsid w:val="005A468F"/>
    <w:rsid w:val="005A5DCF"/>
    <w:rsid w:val="005A5E74"/>
    <w:rsid w:val="005A608A"/>
    <w:rsid w:val="005A6374"/>
    <w:rsid w:val="005A6414"/>
    <w:rsid w:val="005A67BF"/>
    <w:rsid w:val="005A6E14"/>
    <w:rsid w:val="005A6F2B"/>
    <w:rsid w:val="005A7E23"/>
    <w:rsid w:val="005A7E25"/>
    <w:rsid w:val="005B08B8"/>
    <w:rsid w:val="005B0D29"/>
    <w:rsid w:val="005B114D"/>
    <w:rsid w:val="005B1258"/>
    <w:rsid w:val="005B12B5"/>
    <w:rsid w:val="005B1E63"/>
    <w:rsid w:val="005B3294"/>
    <w:rsid w:val="005B37E2"/>
    <w:rsid w:val="005B62F2"/>
    <w:rsid w:val="005B68D0"/>
    <w:rsid w:val="005B7FD8"/>
    <w:rsid w:val="005C1328"/>
    <w:rsid w:val="005C17D9"/>
    <w:rsid w:val="005C18FD"/>
    <w:rsid w:val="005C19AC"/>
    <w:rsid w:val="005C34A2"/>
    <w:rsid w:val="005C34BA"/>
    <w:rsid w:val="005C3EF8"/>
    <w:rsid w:val="005C411D"/>
    <w:rsid w:val="005C453D"/>
    <w:rsid w:val="005C4B5E"/>
    <w:rsid w:val="005C6461"/>
    <w:rsid w:val="005C6E24"/>
    <w:rsid w:val="005D00BB"/>
    <w:rsid w:val="005D05EE"/>
    <w:rsid w:val="005D06C6"/>
    <w:rsid w:val="005D098B"/>
    <w:rsid w:val="005D0FC4"/>
    <w:rsid w:val="005D1BD8"/>
    <w:rsid w:val="005D1E6E"/>
    <w:rsid w:val="005D20BD"/>
    <w:rsid w:val="005D2271"/>
    <w:rsid w:val="005D28BD"/>
    <w:rsid w:val="005D2D9E"/>
    <w:rsid w:val="005D30B6"/>
    <w:rsid w:val="005D43C2"/>
    <w:rsid w:val="005D44C0"/>
    <w:rsid w:val="005D567B"/>
    <w:rsid w:val="005D5B3B"/>
    <w:rsid w:val="005D6716"/>
    <w:rsid w:val="005D7790"/>
    <w:rsid w:val="005D7D91"/>
    <w:rsid w:val="005E04AF"/>
    <w:rsid w:val="005E04D3"/>
    <w:rsid w:val="005E071B"/>
    <w:rsid w:val="005E09FD"/>
    <w:rsid w:val="005E0B2F"/>
    <w:rsid w:val="005E18FD"/>
    <w:rsid w:val="005E20E5"/>
    <w:rsid w:val="005E2407"/>
    <w:rsid w:val="005E3078"/>
    <w:rsid w:val="005E3458"/>
    <w:rsid w:val="005E4A1E"/>
    <w:rsid w:val="005E53D3"/>
    <w:rsid w:val="005E5484"/>
    <w:rsid w:val="005E592A"/>
    <w:rsid w:val="005E5DD3"/>
    <w:rsid w:val="005E6041"/>
    <w:rsid w:val="005E6415"/>
    <w:rsid w:val="005E6A41"/>
    <w:rsid w:val="005E6D33"/>
    <w:rsid w:val="005E7756"/>
    <w:rsid w:val="005E7A46"/>
    <w:rsid w:val="005E7C76"/>
    <w:rsid w:val="005F05C4"/>
    <w:rsid w:val="005F0717"/>
    <w:rsid w:val="005F0FA5"/>
    <w:rsid w:val="005F127F"/>
    <w:rsid w:val="005F13CD"/>
    <w:rsid w:val="005F1457"/>
    <w:rsid w:val="005F147E"/>
    <w:rsid w:val="005F237D"/>
    <w:rsid w:val="005F23C7"/>
    <w:rsid w:val="005F27A4"/>
    <w:rsid w:val="005F35CE"/>
    <w:rsid w:val="005F3B81"/>
    <w:rsid w:val="005F49E8"/>
    <w:rsid w:val="005F4CDF"/>
    <w:rsid w:val="005F50A5"/>
    <w:rsid w:val="005F51FB"/>
    <w:rsid w:val="005F540C"/>
    <w:rsid w:val="005F55B1"/>
    <w:rsid w:val="005F5C26"/>
    <w:rsid w:val="005F5F10"/>
    <w:rsid w:val="005F7C6A"/>
    <w:rsid w:val="005F7D23"/>
    <w:rsid w:val="00600F6F"/>
    <w:rsid w:val="00601262"/>
    <w:rsid w:val="00601841"/>
    <w:rsid w:val="0060189D"/>
    <w:rsid w:val="0060251C"/>
    <w:rsid w:val="006028FE"/>
    <w:rsid w:val="00602B40"/>
    <w:rsid w:val="00602CF5"/>
    <w:rsid w:val="00602D83"/>
    <w:rsid w:val="00602E1E"/>
    <w:rsid w:val="006043C0"/>
    <w:rsid w:val="00604410"/>
    <w:rsid w:val="0060450B"/>
    <w:rsid w:val="00604662"/>
    <w:rsid w:val="00605859"/>
    <w:rsid w:val="00605D3D"/>
    <w:rsid w:val="0060629A"/>
    <w:rsid w:val="00606583"/>
    <w:rsid w:val="00606BEE"/>
    <w:rsid w:val="006076BC"/>
    <w:rsid w:val="00607BDB"/>
    <w:rsid w:val="00607F78"/>
    <w:rsid w:val="00610433"/>
    <w:rsid w:val="00610B4E"/>
    <w:rsid w:val="00610D27"/>
    <w:rsid w:val="00610E1C"/>
    <w:rsid w:val="006110E2"/>
    <w:rsid w:val="00611C33"/>
    <w:rsid w:val="00611DF8"/>
    <w:rsid w:val="00611F38"/>
    <w:rsid w:val="00612365"/>
    <w:rsid w:val="0061307D"/>
    <w:rsid w:val="00614570"/>
    <w:rsid w:val="00614BE0"/>
    <w:rsid w:val="00614BF8"/>
    <w:rsid w:val="00614DAD"/>
    <w:rsid w:val="00614EE4"/>
    <w:rsid w:val="00615202"/>
    <w:rsid w:val="00616062"/>
    <w:rsid w:val="00616AAD"/>
    <w:rsid w:val="006173E3"/>
    <w:rsid w:val="00617978"/>
    <w:rsid w:val="006201D5"/>
    <w:rsid w:val="00620956"/>
    <w:rsid w:val="00621746"/>
    <w:rsid w:val="00622930"/>
    <w:rsid w:val="0062394F"/>
    <w:rsid w:val="00623BD0"/>
    <w:rsid w:val="00623F9C"/>
    <w:rsid w:val="00624861"/>
    <w:rsid w:val="00624995"/>
    <w:rsid w:val="00625145"/>
    <w:rsid w:val="0062552A"/>
    <w:rsid w:val="00625803"/>
    <w:rsid w:val="0062588A"/>
    <w:rsid w:val="0062595A"/>
    <w:rsid w:val="00625C86"/>
    <w:rsid w:val="00625ECB"/>
    <w:rsid w:val="006260EA"/>
    <w:rsid w:val="00626ED6"/>
    <w:rsid w:val="00627293"/>
    <w:rsid w:val="00627816"/>
    <w:rsid w:val="0062787A"/>
    <w:rsid w:val="00627CB3"/>
    <w:rsid w:val="00627CD4"/>
    <w:rsid w:val="00627FC8"/>
    <w:rsid w:val="006303E7"/>
    <w:rsid w:val="00630DAE"/>
    <w:rsid w:val="006313C7"/>
    <w:rsid w:val="0063157A"/>
    <w:rsid w:val="00632038"/>
    <w:rsid w:val="00632232"/>
    <w:rsid w:val="006325EA"/>
    <w:rsid w:val="006328DF"/>
    <w:rsid w:val="00632C20"/>
    <w:rsid w:val="006335EB"/>
    <w:rsid w:val="00633728"/>
    <w:rsid w:val="00633783"/>
    <w:rsid w:val="00633B8F"/>
    <w:rsid w:val="0063412B"/>
    <w:rsid w:val="00634451"/>
    <w:rsid w:val="00634B93"/>
    <w:rsid w:val="00635616"/>
    <w:rsid w:val="00636A84"/>
    <w:rsid w:val="00640074"/>
    <w:rsid w:val="00640247"/>
    <w:rsid w:val="006406E3"/>
    <w:rsid w:val="0064090F"/>
    <w:rsid w:val="00640936"/>
    <w:rsid w:val="006410B5"/>
    <w:rsid w:val="0064154B"/>
    <w:rsid w:val="00641DFC"/>
    <w:rsid w:val="006424D8"/>
    <w:rsid w:val="00642678"/>
    <w:rsid w:val="00643924"/>
    <w:rsid w:val="006444F1"/>
    <w:rsid w:val="006446A7"/>
    <w:rsid w:val="00644B47"/>
    <w:rsid w:val="00645444"/>
    <w:rsid w:val="006459A1"/>
    <w:rsid w:val="006465E7"/>
    <w:rsid w:val="00647206"/>
    <w:rsid w:val="006475DF"/>
    <w:rsid w:val="00650633"/>
    <w:rsid w:val="0065078F"/>
    <w:rsid w:val="00651650"/>
    <w:rsid w:val="00652149"/>
    <w:rsid w:val="006524F7"/>
    <w:rsid w:val="006526FE"/>
    <w:rsid w:val="00652CC1"/>
    <w:rsid w:val="00653090"/>
    <w:rsid w:val="00653AD9"/>
    <w:rsid w:val="00653F1E"/>
    <w:rsid w:val="006547E8"/>
    <w:rsid w:val="006549EF"/>
    <w:rsid w:val="006550FA"/>
    <w:rsid w:val="0065586C"/>
    <w:rsid w:val="006570CE"/>
    <w:rsid w:val="0065751E"/>
    <w:rsid w:val="00657F66"/>
    <w:rsid w:val="00660334"/>
    <w:rsid w:val="00660CF1"/>
    <w:rsid w:val="00661754"/>
    <w:rsid w:val="00661C01"/>
    <w:rsid w:val="00661C18"/>
    <w:rsid w:val="00661EDC"/>
    <w:rsid w:val="00662077"/>
    <w:rsid w:val="0066224E"/>
    <w:rsid w:val="006628CC"/>
    <w:rsid w:val="00662E16"/>
    <w:rsid w:val="0066371D"/>
    <w:rsid w:val="00663C9F"/>
    <w:rsid w:val="00663DFE"/>
    <w:rsid w:val="0066423D"/>
    <w:rsid w:val="00664A61"/>
    <w:rsid w:val="00665648"/>
    <w:rsid w:val="00666C3E"/>
    <w:rsid w:val="00666C75"/>
    <w:rsid w:val="006672D8"/>
    <w:rsid w:val="006674D9"/>
    <w:rsid w:val="0067041F"/>
    <w:rsid w:val="00670572"/>
    <w:rsid w:val="0067116F"/>
    <w:rsid w:val="00671677"/>
    <w:rsid w:val="00671A6F"/>
    <w:rsid w:val="00671B2E"/>
    <w:rsid w:val="00672225"/>
    <w:rsid w:val="006726A7"/>
    <w:rsid w:val="00672DF8"/>
    <w:rsid w:val="00672FE3"/>
    <w:rsid w:val="00674040"/>
    <w:rsid w:val="006742A9"/>
    <w:rsid w:val="006746A6"/>
    <w:rsid w:val="00674A04"/>
    <w:rsid w:val="00674C84"/>
    <w:rsid w:val="00674EFE"/>
    <w:rsid w:val="00675CBC"/>
    <w:rsid w:val="00675E86"/>
    <w:rsid w:val="00676BB1"/>
    <w:rsid w:val="00676C71"/>
    <w:rsid w:val="006770B0"/>
    <w:rsid w:val="006770EC"/>
    <w:rsid w:val="006775A7"/>
    <w:rsid w:val="00677DA3"/>
    <w:rsid w:val="0068119C"/>
    <w:rsid w:val="00681688"/>
    <w:rsid w:val="00681B40"/>
    <w:rsid w:val="00681C99"/>
    <w:rsid w:val="00681FD4"/>
    <w:rsid w:val="00682670"/>
    <w:rsid w:val="006837ED"/>
    <w:rsid w:val="00683CF2"/>
    <w:rsid w:val="00683DB3"/>
    <w:rsid w:val="00683DE9"/>
    <w:rsid w:val="006846FD"/>
    <w:rsid w:val="006847B9"/>
    <w:rsid w:val="0068489F"/>
    <w:rsid w:val="00684A51"/>
    <w:rsid w:val="00685166"/>
    <w:rsid w:val="0068592C"/>
    <w:rsid w:val="00685A61"/>
    <w:rsid w:val="00685FD9"/>
    <w:rsid w:val="00690BE6"/>
    <w:rsid w:val="00691711"/>
    <w:rsid w:val="006919A9"/>
    <w:rsid w:val="00691C9F"/>
    <w:rsid w:val="006932ED"/>
    <w:rsid w:val="0069378D"/>
    <w:rsid w:val="00694054"/>
    <w:rsid w:val="0069455B"/>
    <w:rsid w:val="006945D0"/>
    <w:rsid w:val="00694689"/>
    <w:rsid w:val="0069588C"/>
    <w:rsid w:val="00696B4D"/>
    <w:rsid w:val="00696E80"/>
    <w:rsid w:val="00697515"/>
    <w:rsid w:val="0069753B"/>
    <w:rsid w:val="006A01CE"/>
    <w:rsid w:val="006A0991"/>
    <w:rsid w:val="006A0B9D"/>
    <w:rsid w:val="006A0D55"/>
    <w:rsid w:val="006A1CDC"/>
    <w:rsid w:val="006A29A2"/>
    <w:rsid w:val="006A31D5"/>
    <w:rsid w:val="006A341A"/>
    <w:rsid w:val="006A34A7"/>
    <w:rsid w:val="006A3656"/>
    <w:rsid w:val="006A384D"/>
    <w:rsid w:val="006A450C"/>
    <w:rsid w:val="006A472D"/>
    <w:rsid w:val="006A4B1B"/>
    <w:rsid w:val="006A58F3"/>
    <w:rsid w:val="006A60A7"/>
    <w:rsid w:val="006A6A1D"/>
    <w:rsid w:val="006A7CF6"/>
    <w:rsid w:val="006B0233"/>
    <w:rsid w:val="006B0A27"/>
    <w:rsid w:val="006B0F35"/>
    <w:rsid w:val="006B13BD"/>
    <w:rsid w:val="006B15FC"/>
    <w:rsid w:val="006B18AD"/>
    <w:rsid w:val="006B18CC"/>
    <w:rsid w:val="006B1906"/>
    <w:rsid w:val="006B1A0C"/>
    <w:rsid w:val="006B28FB"/>
    <w:rsid w:val="006B3869"/>
    <w:rsid w:val="006B3A5A"/>
    <w:rsid w:val="006B40F4"/>
    <w:rsid w:val="006B42F9"/>
    <w:rsid w:val="006B44F3"/>
    <w:rsid w:val="006B4DC9"/>
    <w:rsid w:val="006B53FB"/>
    <w:rsid w:val="006B5A2D"/>
    <w:rsid w:val="006B6759"/>
    <w:rsid w:val="006B6E84"/>
    <w:rsid w:val="006B71F9"/>
    <w:rsid w:val="006C0668"/>
    <w:rsid w:val="006C0C2F"/>
    <w:rsid w:val="006C1050"/>
    <w:rsid w:val="006C1D4A"/>
    <w:rsid w:val="006C2655"/>
    <w:rsid w:val="006C3B4E"/>
    <w:rsid w:val="006C3F9D"/>
    <w:rsid w:val="006C3FA6"/>
    <w:rsid w:val="006C5146"/>
    <w:rsid w:val="006C57C9"/>
    <w:rsid w:val="006C60FC"/>
    <w:rsid w:val="006C7048"/>
    <w:rsid w:val="006C7313"/>
    <w:rsid w:val="006D009C"/>
    <w:rsid w:val="006D1B36"/>
    <w:rsid w:val="006D3398"/>
    <w:rsid w:val="006D3A97"/>
    <w:rsid w:val="006D4B4D"/>
    <w:rsid w:val="006D4D26"/>
    <w:rsid w:val="006D573F"/>
    <w:rsid w:val="006D5FE6"/>
    <w:rsid w:val="006D634D"/>
    <w:rsid w:val="006D68A0"/>
    <w:rsid w:val="006D6924"/>
    <w:rsid w:val="006D6A38"/>
    <w:rsid w:val="006D6CDF"/>
    <w:rsid w:val="006D6F46"/>
    <w:rsid w:val="006D7753"/>
    <w:rsid w:val="006D7924"/>
    <w:rsid w:val="006E11AE"/>
    <w:rsid w:val="006E205B"/>
    <w:rsid w:val="006E208C"/>
    <w:rsid w:val="006E2299"/>
    <w:rsid w:val="006E2865"/>
    <w:rsid w:val="006E28C6"/>
    <w:rsid w:val="006E293F"/>
    <w:rsid w:val="006E3D9D"/>
    <w:rsid w:val="006E3FED"/>
    <w:rsid w:val="006E43B1"/>
    <w:rsid w:val="006E4880"/>
    <w:rsid w:val="006E4930"/>
    <w:rsid w:val="006E5174"/>
    <w:rsid w:val="006E549B"/>
    <w:rsid w:val="006E55DA"/>
    <w:rsid w:val="006E5D03"/>
    <w:rsid w:val="006E64A9"/>
    <w:rsid w:val="006E6FE0"/>
    <w:rsid w:val="006F09B1"/>
    <w:rsid w:val="006F189B"/>
    <w:rsid w:val="006F263D"/>
    <w:rsid w:val="006F2F04"/>
    <w:rsid w:val="006F350B"/>
    <w:rsid w:val="006F3F7B"/>
    <w:rsid w:val="006F40EA"/>
    <w:rsid w:val="006F41DF"/>
    <w:rsid w:val="006F460A"/>
    <w:rsid w:val="006F4A21"/>
    <w:rsid w:val="006F4D52"/>
    <w:rsid w:val="006F5DDF"/>
    <w:rsid w:val="006F5F01"/>
    <w:rsid w:val="006F5F2B"/>
    <w:rsid w:val="006F6BEA"/>
    <w:rsid w:val="006F7E0B"/>
    <w:rsid w:val="006F7FED"/>
    <w:rsid w:val="007001E1"/>
    <w:rsid w:val="0070038F"/>
    <w:rsid w:val="007006A9"/>
    <w:rsid w:val="007007A2"/>
    <w:rsid w:val="00700AC3"/>
    <w:rsid w:val="00700E34"/>
    <w:rsid w:val="00701799"/>
    <w:rsid w:val="007027A0"/>
    <w:rsid w:val="00702825"/>
    <w:rsid w:val="0070335D"/>
    <w:rsid w:val="00703580"/>
    <w:rsid w:val="007037DA"/>
    <w:rsid w:val="00703981"/>
    <w:rsid w:val="00704B30"/>
    <w:rsid w:val="007050E8"/>
    <w:rsid w:val="007052C4"/>
    <w:rsid w:val="00705675"/>
    <w:rsid w:val="0070682C"/>
    <w:rsid w:val="0070699B"/>
    <w:rsid w:val="00706CA7"/>
    <w:rsid w:val="007070BB"/>
    <w:rsid w:val="00710B9E"/>
    <w:rsid w:val="00710FCF"/>
    <w:rsid w:val="007116B3"/>
    <w:rsid w:val="0071194D"/>
    <w:rsid w:val="00711996"/>
    <w:rsid w:val="00711A9C"/>
    <w:rsid w:val="00712C1C"/>
    <w:rsid w:val="00712F9C"/>
    <w:rsid w:val="00713AEC"/>
    <w:rsid w:val="00714AF9"/>
    <w:rsid w:val="007153A6"/>
    <w:rsid w:val="00716011"/>
    <w:rsid w:val="00716F7E"/>
    <w:rsid w:val="007173C8"/>
    <w:rsid w:val="00717821"/>
    <w:rsid w:val="0072048F"/>
    <w:rsid w:val="00720A7B"/>
    <w:rsid w:val="00721360"/>
    <w:rsid w:val="00721889"/>
    <w:rsid w:val="00721E90"/>
    <w:rsid w:val="00721FB7"/>
    <w:rsid w:val="00722555"/>
    <w:rsid w:val="007226C2"/>
    <w:rsid w:val="00722743"/>
    <w:rsid w:val="0072328B"/>
    <w:rsid w:val="0072383F"/>
    <w:rsid w:val="00723C5F"/>
    <w:rsid w:val="00723FC6"/>
    <w:rsid w:val="0072458E"/>
    <w:rsid w:val="0072459B"/>
    <w:rsid w:val="00724BF1"/>
    <w:rsid w:val="00725164"/>
    <w:rsid w:val="00725356"/>
    <w:rsid w:val="0072616E"/>
    <w:rsid w:val="00726DDB"/>
    <w:rsid w:val="00726FD3"/>
    <w:rsid w:val="00727247"/>
    <w:rsid w:val="007272F4"/>
    <w:rsid w:val="007274B9"/>
    <w:rsid w:val="00727C25"/>
    <w:rsid w:val="007301B1"/>
    <w:rsid w:val="00730983"/>
    <w:rsid w:val="00731232"/>
    <w:rsid w:val="00731548"/>
    <w:rsid w:val="00733DB6"/>
    <w:rsid w:val="00733FD5"/>
    <w:rsid w:val="0073438A"/>
    <w:rsid w:val="007346CF"/>
    <w:rsid w:val="00734D5C"/>
    <w:rsid w:val="007364E6"/>
    <w:rsid w:val="007369DD"/>
    <w:rsid w:val="0073738E"/>
    <w:rsid w:val="00737436"/>
    <w:rsid w:val="00740CD2"/>
    <w:rsid w:val="00741026"/>
    <w:rsid w:val="007418E5"/>
    <w:rsid w:val="00741E18"/>
    <w:rsid w:val="007420EA"/>
    <w:rsid w:val="0074305C"/>
    <w:rsid w:val="0074330A"/>
    <w:rsid w:val="00743B0B"/>
    <w:rsid w:val="007442F9"/>
    <w:rsid w:val="00744D30"/>
    <w:rsid w:val="00745683"/>
    <w:rsid w:val="00746E96"/>
    <w:rsid w:val="007478C5"/>
    <w:rsid w:val="00747CBE"/>
    <w:rsid w:val="00750394"/>
    <w:rsid w:val="00750644"/>
    <w:rsid w:val="0075070E"/>
    <w:rsid w:val="007515BD"/>
    <w:rsid w:val="00751F62"/>
    <w:rsid w:val="00752F19"/>
    <w:rsid w:val="00753E15"/>
    <w:rsid w:val="007553FE"/>
    <w:rsid w:val="0075606B"/>
    <w:rsid w:val="00756154"/>
    <w:rsid w:val="00756576"/>
    <w:rsid w:val="00760216"/>
    <w:rsid w:val="00760ACA"/>
    <w:rsid w:val="00761A7F"/>
    <w:rsid w:val="0076203A"/>
    <w:rsid w:val="0076273A"/>
    <w:rsid w:val="00762C96"/>
    <w:rsid w:val="00763C48"/>
    <w:rsid w:val="00764C3A"/>
    <w:rsid w:val="0076519B"/>
    <w:rsid w:val="007655FE"/>
    <w:rsid w:val="0076560F"/>
    <w:rsid w:val="00765785"/>
    <w:rsid w:val="0076607E"/>
    <w:rsid w:val="007667C1"/>
    <w:rsid w:val="00766903"/>
    <w:rsid w:val="00766FA9"/>
    <w:rsid w:val="00766FCD"/>
    <w:rsid w:val="00767140"/>
    <w:rsid w:val="007673AC"/>
    <w:rsid w:val="007676C5"/>
    <w:rsid w:val="0077054D"/>
    <w:rsid w:val="007716F2"/>
    <w:rsid w:val="00771741"/>
    <w:rsid w:val="00771927"/>
    <w:rsid w:val="00771A18"/>
    <w:rsid w:val="00772E9F"/>
    <w:rsid w:val="007736E2"/>
    <w:rsid w:val="0077396C"/>
    <w:rsid w:val="00773A88"/>
    <w:rsid w:val="00773C51"/>
    <w:rsid w:val="007744B2"/>
    <w:rsid w:val="00774610"/>
    <w:rsid w:val="007752D6"/>
    <w:rsid w:val="007758F4"/>
    <w:rsid w:val="00775D3E"/>
    <w:rsid w:val="00776FCE"/>
    <w:rsid w:val="00777CAC"/>
    <w:rsid w:val="00777D96"/>
    <w:rsid w:val="00780691"/>
    <w:rsid w:val="007808EE"/>
    <w:rsid w:val="0078106C"/>
    <w:rsid w:val="00781A18"/>
    <w:rsid w:val="00781D3D"/>
    <w:rsid w:val="00781FD8"/>
    <w:rsid w:val="0078208D"/>
    <w:rsid w:val="00782DB3"/>
    <w:rsid w:val="007830C0"/>
    <w:rsid w:val="0078350B"/>
    <w:rsid w:val="007852D3"/>
    <w:rsid w:val="00785A07"/>
    <w:rsid w:val="00785B86"/>
    <w:rsid w:val="00786592"/>
    <w:rsid w:val="007874F5"/>
    <w:rsid w:val="0078759E"/>
    <w:rsid w:val="007877A3"/>
    <w:rsid w:val="007877EC"/>
    <w:rsid w:val="007877F6"/>
    <w:rsid w:val="0079036B"/>
    <w:rsid w:val="00790A5A"/>
    <w:rsid w:val="00791AC3"/>
    <w:rsid w:val="0079224C"/>
    <w:rsid w:val="00792F8C"/>
    <w:rsid w:val="007935B1"/>
    <w:rsid w:val="00793685"/>
    <w:rsid w:val="00793D15"/>
    <w:rsid w:val="00794103"/>
    <w:rsid w:val="00794886"/>
    <w:rsid w:val="00794B9F"/>
    <w:rsid w:val="00795213"/>
    <w:rsid w:val="00795CC3"/>
    <w:rsid w:val="00795E7D"/>
    <w:rsid w:val="0079613E"/>
    <w:rsid w:val="0079641D"/>
    <w:rsid w:val="007967C3"/>
    <w:rsid w:val="00796FEB"/>
    <w:rsid w:val="00797003"/>
    <w:rsid w:val="00797070"/>
    <w:rsid w:val="00797361"/>
    <w:rsid w:val="00797C30"/>
    <w:rsid w:val="007A0994"/>
    <w:rsid w:val="007A0B48"/>
    <w:rsid w:val="007A0DFF"/>
    <w:rsid w:val="007A0E61"/>
    <w:rsid w:val="007A1DF0"/>
    <w:rsid w:val="007A1EE2"/>
    <w:rsid w:val="007A3384"/>
    <w:rsid w:val="007A395D"/>
    <w:rsid w:val="007A3EDA"/>
    <w:rsid w:val="007A535D"/>
    <w:rsid w:val="007A55D1"/>
    <w:rsid w:val="007A5BC3"/>
    <w:rsid w:val="007A5E71"/>
    <w:rsid w:val="007A6231"/>
    <w:rsid w:val="007A658D"/>
    <w:rsid w:val="007A68A4"/>
    <w:rsid w:val="007A6DCA"/>
    <w:rsid w:val="007A7681"/>
    <w:rsid w:val="007A7C21"/>
    <w:rsid w:val="007A7C7B"/>
    <w:rsid w:val="007A7E9E"/>
    <w:rsid w:val="007B02FB"/>
    <w:rsid w:val="007B0A32"/>
    <w:rsid w:val="007B1EA3"/>
    <w:rsid w:val="007B30E8"/>
    <w:rsid w:val="007B33A6"/>
    <w:rsid w:val="007B3CD9"/>
    <w:rsid w:val="007B4454"/>
    <w:rsid w:val="007B4547"/>
    <w:rsid w:val="007B6230"/>
    <w:rsid w:val="007B633C"/>
    <w:rsid w:val="007B6820"/>
    <w:rsid w:val="007B7695"/>
    <w:rsid w:val="007B769C"/>
    <w:rsid w:val="007B7DB8"/>
    <w:rsid w:val="007B7F10"/>
    <w:rsid w:val="007C00CE"/>
    <w:rsid w:val="007C011D"/>
    <w:rsid w:val="007C054A"/>
    <w:rsid w:val="007C110F"/>
    <w:rsid w:val="007C15D7"/>
    <w:rsid w:val="007C1AA5"/>
    <w:rsid w:val="007C1FDC"/>
    <w:rsid w:val="007C2AE6"/>
    <w:rsid w:val="007C2FFC"/>
    <w:rsid w:val="007C43AB"/>
    <w:rsid w:val="007C46A4"/>
    <w:rsid w:val="007C46D9"/>
    <w:rsid w:val="007C5360"/>
    <w:rsid w:val="007C5647"/>
    <w:rsid w:val="007C58CF"/>
    <w:rsid w:val="007C5DC3"/>
    <w:rsid w:val="007C5E32"/>
    <w:rsid w:val="007C62FB"/>
    <w:rsid w:val="007C7841"/>
    <w:rsid w:val="007C79F2"/>
    <w:rsid w:val="007D045C"/>
    <w:rsid w:val="007D1389"/>
    <w:rsid w:val="007D17B9"/>
    <w:rsid w:val="007D2AD9"/>
    <w:rsid w:val="007D34FE"/>
    <w:rsid w:val="007D351D"/>
    <w:rsid w:val="007D4116"/>
    <w:rsid w:val="007D43F1"/>
    <w:rsid w:val="007D56A9"/>
    <w:rsid w:val="007D5A80"/>
    <w:rsid w:val="007D5FCE"/>
    <w:rsid w:val="007D6108"/>
    <w:rsid w:val="007D67B1"/>
    <w:rsid w:val="007D6DF0"/>
    <w:rsid w:val="007D72CD"/>
    <w:rsid w:val="007D75C1"/>
    <w:rsid w:val="007E0037"/>
    <w:rsid w:val="007E0734"/>
    <w:rsid w:val="007E0D3B"/>
    <w:rsid w:val="007E1B5C"/>
    <w:rsid w:val="007E1E2D"/>
    <w:rsid w:val="007E3482"/>
    <w:rsid w:val="007E374B"/>
    <w:rsid w:val="007E3892"/>
    <w:rsid w:val="007E44E3"/>
    <w:rsid w:val="007E4C03"/>
    <w:rsid w:val="007E4C84"/>
    <w:rsid w:val="007E4F69"/>
    <w:rsid w:val="007E50FC"/>
    <w:rsid w:val="007E5A55"/>
    <w:rsid w:val="007E5FC3"/>
    <w:rsid w:val="007E63FD"/>
    <w:rsid w:val="007E6791"/>
    <w:rsid w:val="007E67CD"/>
    <w:rsid w:val="007E6834"/>
    <w:rsid w:val="007E6D19"/>
    <w:rsid w:val="007E76CF"/>
    <w:rsid w:val="007E772A"/>
    <w:rsid w:val="007E7D60"/>
    <w:rsid w:val="007F0D79"/>
    <w:rsid w:val="007F162B"/>
    <w:rsid w:val="007F2EC7"/>
    <w:rsid w:val="007F3368"/>
    <w:rsid w:val="007F3B36"/>
    <w:rsid w:val="007F3B86"/>
    <w:rsid w:val="007F3BBF"/>
    <w:rsid w:val="007F46A3"/>
    <w:rsid w:val="007F4AC0"/>
    <w:rsid w:val="007F4D11"/>
    <w:rsid w:val="007F53C6"/>
    <w:rsid w:val="007F5B34"/>
    <w:rsid w:val="007F60A7"/>
    <w:rsid w:val="007F6F47"/>
    <w:rsid w:val="007F712E"/>
    <w:rsid w:val="007F7EF0"/>
    <w:rsid w:val="008003A6"/>
    <w:rsid w:val="00800685"/>
    <w:rsid w:val="00800C85"/>
    <w:rsid w:val="00801194"/>
    <w:rsid w:val="0080140D"/>
    <w:rsid w:val="00801C93"/>
    <w:rsid w:val="00802329"/>
    <w:rsid w:val="008025C3"/>
    <w:rsid w:val="0080277A"/>
    <w:rsid w:val="00802824"/>
    <w:rsid w:val="00802E4A"/>
    <w:rsid w:val="008035DF"/>
    <w:rsid w:val="00803A71"/>
    <w:rsid w:val="00803C31"/>
    <w:rsid w:val="00803C71"/>
    <w:rsid w:val="00803E77"/>
    <w:rsid w:val="00804007"/>
    <w:rsid w:val="008040C2"/>
    <w:rsid w:val="008040FB"/>
    <w:rsid w:val="00804721"/>
    <w:rsid w:val="008048A6"/>
    <w:rsid w:val="00804F03"/>
    <w:rsid w:val="008052DC"/>
    <w:rsid w:val="008052EE"/>
    <w:rsid w:val="00805CDB"/>
    <w:rsid w:val="00806486"/>
    <w:rsid w:val="00807623"/>
    <w:rsid w:val="008077B6"/>
    <w:rsid w:val="008079DC"/>
    <w:rsid w:val="00807D63"/>
    <w:rsid w:val="00807DA9"/>
    <w:rsid w:val="00810586"/>
    <w:rsid w:val="008106B8"/>
    <w:rsid w:val="00811314"/>
    <w:rsid w:val="00811654"/>
    <w:rsid w:val="008120C6"/>
    <w:rsid w:val="00812D98"/>
    <w:rsid w:val="00813465"/>
    <w:rsid w:val="00813F5F"/>
    <w:rsid w:val="0081448C"/>
    <w:rsid w:val="00815809"/>
    <w:rsid w:val="00816194"/>
    <w:rsid w:val="00816201"/>
    <w:rsid w:val="008162D1"/>
    <w:rsid w:val="00816B67"/>
    <w:rsid w:val="00816DDA"/>
    <w:rsid w:val="008173E3"/>
    <w:rsid w:val="0081761F"/>
    <w:rsid w:val="008179EA"/>
    <w:rsid w:val="008201CB"/>
    <w:rsid w:val="008208BE"/>
    <w:rsid w:val="00820BC2"/>
    <w:rsid w:val="0082133B"/>
    <w:rsid w:val="008213F8"/>
    <w:rsid w:val="008214E0"/>
    <w:rsid w:val="00821735"/>
    <w:rsid w:val="008218B9"/>
    <w:rsid w:val="008220E5"/>
    <w:rsid w:val="00822A6B"/>
    <w:rsid w:val="00822D98"/>
    <w:rsid w:val="008230F1"/>
    <w:rsid w:val="008231A9"/>
    <w:rsid w:val="00823947"/>
    <w:rsid w:val="00823966"/>
    <w:rsid w:val="00823AE9"/>
    <w:rsid w:val="0082401F"/>
    <w:rsid w:val="00824749"/>
    <w:rsid w:val="00824873"/>
    <w:rsid w:val="0082560B"/>
    <w:rsid w:val="00825D87"/>
    <w:rsid w:val="00826F7F"/>
    <w:rsid w:val="0082735B"/>
    <w:rsid w:val="008273DB"/>
    <w:rsid w:val="008273F9"/>
    <w:rsid w:val="00827B45"/>
    <w:rsid w:val="00830325"/>
    <w:rsid w:val="0083083D"/>
    <w:rsid w:val="00830D51"/>
    <w:rsid w:val="00830E57"/>
    <w:rsid w:val="008313C3"/>
    <w:rsid w:val="008318FE"/>
    <w:rsid w:val="00831A28"/>
    <w:rsid w:val="008325CD"/>
    <w:rsid w:val="008326D0"/>
    <w:rsid w:val="008335AB"/>
    <w:rsid w:val="0083373E"/>
    <w:rsid w:val="008338BE"/>
    <w:rsid w:val="0083405A"/>
    <w:rsid w:val="008342E2"/>
    <w:rsid w:val="00834B03"/>
    <w:rsid w:val="00835017"/>
    <w:rsid w:val="00835413"/>
    <w:rsid w:val="008369B8"/>
    <w:rsid w:val="0084090F"/>
    <w:rsid w:val="00840A64"/>
    <w:rsid w:val="00840E32"/>
    <w:rsid w:val="008410DC"/>
    <w:rsid w:val="00841261"/>
    <w:rsid w:val="00841279"/>
    <w:rsid w:val="00841D04"/>
    <w:rsid w:val="00841E94"/>
    <w:rsid w:val="00842029"/>
    <w:rsid w:val="00842041"/>
    <w:rsid w:val="00843A96"/>
    <w:rsid w:val="00844121"/>
    <w:rsid w:val="00844F81"/>
    <w:rsid w:val="00845BB1"/>
    <w:rsid w:val="00845FC2"/>
    <w:rsid w:val="008470D3"/>
    <w:rsid w:val="00847669"/>
    <w:rsid w:val="00847761"/>
    <w:rsid w:val="008477CA"/>
    <w:rsid w:val="00847ADA"/>
    <w:rsid w:val="00851B6B"/>
    <w:rsid w:val="00851F02"/>
    <w:rsid w:val="00852B42"/>
    <w:rsid w:val="00852D61"/>
    <w:rsid w:val="00852DE1"/>
    <w:rsid w:val="008530BA"/>
    <w:rsid w:val="00853147"/>
    <w:rsid w:val="00853E4A"/>
    <w:rsid w:val="00854D4D"/>
    <w:rsid w:val="00854EA4"/>
    <w:rsid w:val="008553D9"/>
    <w:rsid w:val="0085634C"/>
    <w:rsid w:val="00856495"/>
    <w:rsid w:val="008571B5"/>
    <w:rsid w:val="0085722F"/>
    <w:rsid w:val="00857575"/>
    <w:rsid w:val="00857ABE"/>
    <w:rsid w:val="00860B9C"/>
    <w:rsid w:val="00860BAA"/>
    <w:rsid w:val="00861E51"/>
    <w:rsid w:val="00862695"/>
    <w:rsid w:val="0086283A"/>
    <w:rsid w:val="00862A26"/>
    <w:rsid w:val="00862F0A"/>
    <w:rsid w:val="008630FE"/>
    <w:rsid w:val="008634AC"/>
    <w:rsid w:val="00863DC5"/>
    <w:rsid w:val="0086493A"/>
    <w:rsid w:val="00864B00"/>
    <w:rsid w:val="00866157"/>
    <w:rsid w:val="0086675C"/>
    <w:rsid w:val="00866E4C"/>
    <w:rsid w:val="0087030D"/>
    <w:rsid w:val="00870586"/>
    <w:rsid w:val="008705BC"/>
    <w:rsid w:val="00870C8A"/>
    <w:rsid w:val="008712C3"/>
    <w:rsid w:val="0087160E"/>
    <w:rsid w:val="00871AC4"/>
    <w:rsid w:val="00872650"/>
    <w:rsid w:val="0087272D"/>
    <w:rsid w:val="0087274F"/>
    <w:rsid w:val="00872F20"/>
    <w:rsid w:val="008732E6"/>
    <w:rsid w:val="00874807"/>
    <w:rsid w:val="00874F4C"/>
    <w:rsid w:val="0087546C"/>
    <w:rsid w:val="008754DE"/>
    <w:rsid w:val="00875901"/>
    <w:rsid w:val="008767FC"/>
    <w:rsid w:val="00876A52"/>
    <w:rsid w:val="00876A7C"/>
    <w:rsid w:val="00876B7D"/>
    <w:rsid w:val="008777EB"/>
    <w:rsid w:val="008806E9"/>
    <w:rsid w:val="008809E7"/>
    <w:rsid w:val="008809FC"/>
    <w:rsid w:val="0088100A"/>
    <w:rsid w:val="008811A8"/>
    <w:rsid w:val="008819A6"/>
    <w:rsid w:val="00881E6A"/>
    <w:rsid w:val="00883E80"/>
    <w:rsid w:val="00884912"/>
    <w:rsid w:val="00884BE2"/>
    <w:rsid w:val="00884BFF"/>
    <w:rsid w:val="00885828"/>
    <w:rsid w:val="0088584C"/>
    <w:rsid w:val="00886630"/>
    <w:rsid w:val="0088676A"/>
    <w:rsid w:val="00886976"/>
    <w:rsid w:val="008876D6"/>
    <w:rsid w:val="008877C6"/>
    <w:rsid w:val="00887BCF"/>
    <w:rsid w:val="00887C7F"/>
    <w:rsid w:val="00890743"/>
    <w:rsid w:val="00890AFB"/>
    <w:rsid w:val="00890E6E"/>
    <w:rsid w:val="00890F4F"/>
    <w:rsid w:val="00892B1F"/>
    <w:rsid w:val="008939E5"/>
    <w:rsid w:val="00894579"/>
    <w:rsid w:val="00894786"/>
    <w:rsid w:val="0089484D"/>
    <w:rsid w:val="00894F15"/>
    <w:rsid w:val="00894F7A"/>
    <w:rsid w:val="0089540A"/>
    <w:rsid w:val="0089780E"/>
    <w:rsid w:val="00897D84"/>
    <w:rsid w:val="00897DB4"/>
    <w:rsid w:val="008A00D2"/>
    <w:rsid w:val="008A0208"/>
    <w:rsid w:val="008A08B6"/>
    <w:rsid w:val="008A0C0C"/>
    <w:rsid w:val="008A0F49"/>
    <w:rsid w:val="008A10A4"/>
    <w:rsid w:val="008A171C"/>
    <w:rsid w:val="008A1B34"/>
    <w:rsid w:val="008A20B4"/>
    <w:rsid w:val="008A224E"/>
    <w:rsid w:val="008A26EA"/>
    <w:rsid w:val="008A2902"/>
    <w:rsid w:val="008A294C"/>
    <w:rsid w:val="008A29ED"/>
    <w:rsid w:val="008A393B"/>
    <w:rsid w:val="008A4EF4"/>
    <w:rsid w:val="008A59B1"/>
    <w:rsid w:val="008A5A33"/>
    <w:rsid w:val="008A5B5E"/>
    <w:rsid w:val="008A5B64"/>
    <w:rsid w:val="008A6308"/>
    <w:rsid w:val="008A694C"/>
    <w:rsid w:val="008A6A40"/>
    <w:rsid w:val="008A6A58"/>
    <w:rsid w:val="008A6B74"/>
    <w:rsid w:val="008A756B"/>
    <w:rsid w:val="008A7F45"/>
    <w:rsid w:val="008B000A"/>
    <w:rsid w:val="008B1781"/>
    <w:rsid w:val="008B1B33"/>
    <w:rsid w:val="008B22F1"/>
    <w:rsid w:val="008B43B3"/>
    <w:rsid w:val="008B4B55"/>
    <w:rsid w:val="008B4D2C"/>
    <w:rsid w:val="008B592D"/>
    <w:rsid w:val="008B5B72"/>
    <w:rsid w:val="008B5EF1"/>
    <w:rsid w:val="008B6926"/>
    <w:rsid w:val="008B70ED"/>
    <w:rsid w:val="008C03E7"/>
    <w:rsid w:val="008C0C67"/>
    <w:rsid w:val="008C0C94"/>
    <w:rsid w:val="008C2077"/>
    <w:rsid w:val="008C298F"/>
    <w:rsid w:val="008C2E34"/>
    <w:rsid w:val="008C3B32"/>
    <w:rsid w:val="008C411A"/>
    <w:rsid w:val="008C44C2"/>
    <w:rsid w:val="008C4919"/>
    <w:rsid w:val="008C501A"/>
    <w:rsid w:val="008C5BAC"/>
    <w:rsid w:val="008C5FDC"/>
    <w:rsid w:val="008C6886"/>
    <w:rsid w:val="008C6B37"/>
    <w:rsid w:val="008C7572"/>
    <w:rsid w:val="008C7627"/>
    <w:rsid w:val="008C7CC1"/>
    <w:rsid w:val="008D01BC"/>
    <w:rsid w:val="008D028A"/>
    <w:rsid w:val="008D19B8"/>
    <w:rsid w:val="008D269E"/>
    <w:rsid w:val="008D2DB7"/>
    <w:rsid w:val="008D3124"/>
    <w:rsid w:val="008D3367"/>
    <w:rsid w:val="008D42E1"/>
    <w:rsid w:val="008D44F9"/>
    <w:rsid w:val="008D5FC5"/>
    <w:rsid w:val="008D6090"/>
    <w:rsid w:val="008D666D"/>
    <w:rsid w:val="008D6DE9"/>
    <w:rsid w:val="008D6E9D"/>
    <w:rsid w:val="008D7176"/>
    <w:rsid w:val="008D7A1B"/>
    <w:rsid w:val="008E011E"/>
    <w:rsid w:val="008E0F38"/>
    <w:rsid w:val="008E0F7F"/>
    <w:rsid w:val="008E1241"/>
    <w:rsid w:val="008E1457"/>
    <w:rsid w:val="008E2653"/>
    <w:rsid w:val="008E2ABF"/>
    <w:rsid w:val="008E4173"/>
    <w:rsid w:val="008E50F7"/>
    <w:rsid w:val="008E55A3"/>
    <w:rsid w:val="008E5E9B"/>
    <w:rsid w:val="008E6E77"/>
    <w:rsid w:val="008E7772"/>
    <w:rsid w:val="008E79A5"/>
    <w:rsid w:val="008E79D6"/>
    <w:rsid w:val="008E79E5"/>
    <w:rsid w:val="008F0475"/>
    <w:rsid w:val="008F12F1"/>
    <w:rsid w:val="008F1B14"/>
    <w:rsid w:val="008F1DF0"/>
    <w:rsid w:val="008F1FE3"/>
    <w:rsid w:val="008F25CE"/>
    <w:rsid w:val="008F25EB"/>
    <w:rsid w:val="008F280A"/>
    <w:rsid w:val="008F31FA"/>
    <w:rsid w:val="008F31FD"/>
    <w:rsid w:val="008F39FC"/>
    <w:rsid w:val="008F441B"/>
    <w:rsid w:val="008F45E6"/>
    <w:rsid w:val="008F4CFF"/>
    <w:rsid w:val="008F59BF"/>
    <w:rsid w:val="008F5DA6"/>
    <w:rsid w:val="008F6F05"/>
    <w:rsid w:val="008F757D"/>
    <w:rsid w:val="009004B4"/>
    <w:rsid w:val="009010D8"/>
    <w:rsid w:val="00901E30"/>
    <w:rsid w:val="00903EBA"/>
    <w:rsid w:val="0090427E"/>
    <w:rsid w:val="00904448"/>
    <w:rsid w:val="009045EA"/>
    <w:rsid w:val="00904761"/>
    <w:rsid w:val="00904AE6"/>
    <w:rsid w:val="00904DEA"/>
    <w:rsid w:val="0090529E"/>
    <w:rsid w:val="00905529"/>
    <w:rsid w:val="00905FA7"/>
    <w:rsid w:val="00906CB6"/>
    <w:rsid w:val="0090711B"/>
    <w:rsid w:val="00907976"/>
    <w:rsid w:val="00907F26"/>
    <w:rsid w:val="00910005"/>
    <w:rsid w:val="0091068A"/>
    <w:rsid w:val="00910C59"/>
    <w:rsid w:val="00911068"/>
    <w:rsid w:val="00912B98"/>
    <w:rsid w:val="00912E8F"/>
    <w:rsid w:val="0091344E"/>
    <w:rsid w:val="00913718"/>
    <w:rsid w:val="00913E96"/>
    <w:rsid w:val="009140FA"/>
    <w:rsid w:val="009141B1"/>
    <w:rsid w:val="009141E0"/>
    <w:rsid w:val="0091525F"/>
    <w:rsid w:val="0091654E"/>
    <w:rsid w:val="0091681C"/>
    <w:rsid w:val="0091689F"/>
    <w:rsid w:val="00916C72"/>
    <w:rsid w:val="00917880"/>
    <w:rsid w:val="00917AB3"/>
    <w:rsid w:val="00917C64"/>
    <w:rsid w:val="00917DFD"/>
    <w:rsid w:val="00917E86"/>
    <w:rsid w:val="00920098"/>
    <w:rsid w:val="0092013A"/>
    <w:rsid w:val="00920157"/>
    <w:rsid w:val="00920D5A"/>
    <w:rsid w:val="00920DFF"/>
    <w:rsid w:val="0092142B"/>
    <w:rsid w:val="009221E3"/>
    <w:rsid w:val="00922321"/>
    <w:rsid w:val="00922645"/>
    <w:rsid w:val="00923171"/>
    <w:rsid w:val="00923328"/>
    <w:rsid w:val="009233EA"/>
    <w:rsid w:val="00924151"/>
    <w:rsid w:val="009252E5"/>
    <w:rsid w:val="0092675A"/>
    <w:rsid w:val="009270DD"/>
    <w:rsid w:val="009273B0"/>
    <w:rsid w:val="009274FB"/>
    <w:rsid w:val="00930269"/>
    <w:rsid w:val="00931201"/>
    <w:rsid w:val="00932258"/>
    <w:rsid w:val="00932498"/>
    <w:rsid w:val="009324F2"/>
    <w:rsid w:val="00932CB2"/>
    <w:rsid w:val="00933082"/>
    <w:rsid w:val="009334FB"/>
    <w:rsid w:val="00933DA7"/>
    <w:rsid w:val="00934967"/>
    <w:rsid w:val="0093553D"/>
    <w:rsid w:val="00935910"/>
    <w:rsid w:val="00935F2F"/>
    <w:rsid w:val="00940126"/>
    <w:rsid w:val="00940843"/>
    <w:rsid w:val="00940F7F"/>
    <w:rsid w:val="009411E9"/>
    <w:rsid w:val="00941CBA"/>
    <w:rsid w:val="00942F27"/>
    <w:rsid w:val="009434D9"/>
    <w:rsid w:val="00943761"/>
    <w:rsid w:val="00943843"/>
    <w:rsid w:val="00944236"/>
    <w:rsid w:val="009457C9"/>
    <w:rsid w:val="0094595F"/>
    <w:rsid w:val="0094643D"/>
    <w:rsid w:val="00946BD2"/>
    <w:rsid w:val="00946EDC"/>
    <w:rsid w:val="00947565"/>
    <w:rsid w:val="00947E64"/>
    <w:rsid w:val="009506CE"/>
    <w:rsid w:val="0095179F"/>
    <w:rsid w:val="00952034"/>
    <w:rsid w:val="00952488"/>
    <w:rsid w:val="00952641"/>
    <w:rsid w:val="00952FD0"/>
    <w:rsid w:val="00953047"/>
    <w:rsid w:val="009531F9"/>
    <w:rsid w:val="009555C6"/>
    <w:rsid w:val="00955BB2"/>
    <w:rsid w:val="00956911"/>
    <w:rsid w:val="00956A23"/>
    <w:rsid w:val="00956C55"/>
    <w:rsid w:val="00960396"/>
    <w:rsid w:val="0096081C"/>
    <w:rsid w:val="00960D96"/>
    <w:rsid w:val="0096123E"/>
    <w:rsid w:val="0096239C"/>
    <w:rsid w:val="00962B6F"/>
    <w:rsid w:val="00962C9F"/>
    <w:rsid w:val="00962EB5"/>
    <w:rsid w:val="009630FC"/>
    <w:rsid w:val="009632D5"/>
    <w:rsid w:val="0096364A"/>
    <w:rsid w:val="009636FD"/>
    <w:rsid w:val="0096434F"/>
    <w:rsid w:val="00964780"/>
    <w:rsid w:val="00964FB0"/>
    <w:rsid w:val="0096540F"/>
    <w:rsid w:val="009655C0"/>
    <w:rsid w:val="00965872"/>
    <w:rsid w:val="00965AE7"/>
    <w:rsid w:val="00965AF9"/>
    <w:rsid w:val="00967B1D"/>
    <w:rsid w:val="00967D28"/>
    <w:rsid w:val="00967D76"/>
    <w:rsid w:val="00967EC4"/>
    <w:rsid w:val="009704F4"/>
    <w:rsid w:val="00970657"/>
    <w:rsid w:val="00970E03"/>
    <w:rsid w:val="00971D20"/>
    <w:rsid w:val="00971F32"/>
    <w:rsid w:val="00972B1F"/>
    <w:rsid w:val="00972B77"/>
    <w:rsid w:val="00973E10"/>
    <w:rsid w:val="00973E49"/>
    <w:rsid w:val="00974127"/>
    <w:rsid w:val="00974531"/>
    <w:rsid w:val="00974F22"/>
    <w:rsid w:val="009750CD"/>
    <w:rsid w:val="00975631"/>
    <w:rsid w:val="0097635F"/>
    <w:rsid w:val="009769C1"/>
    <w:rsid w:val="00976E29"/>
    <w:rsid w:val="0097755C"/>
    <w:rsid w:val="00977A26"/>
    <w:rsid w:val="00980BBF"/>
    <w:rsid w:val="00980D60"/>
    <w:rsid w:val="00981602"/>
    <w:rsid w:val="00981685"/>
    <w:rsid w:val="00981BBD"/>
    <w:rsid w:val="00981D25"/>
    <w:rsid w:val="00981F3C"/>
    <w:rsid w:val="00982924"/>
    <w:rsid w:val="00982A09"/>
    <w:rsid w:val="00982FF4"/>
    <w:rsid w:val="009839DF"/>
    <w:rsid w:val="00983D8D"/>
    <w:rsid w:val="00984CAF"/>
    <w:rsid w:val="009856C3"/>
    <w:rsid w:val="00985944"/>
    <w:rsid w:val="00985C9E"/>
    <w:rsid w:val="00985F8E"/>
    <w:rsid w:val="009860C4"/>
    <w:rsid w:val="0098624C"/>
    <w:rsid w:val="009862DC"/>
    <w:rsid w:val="00986761"/>
    <w:rsid w:val="00986997"/>
    <w:rsid w:val="009869FD"/>
    <w:rsid w:val="00987BA5"/>
    <w:rsid w:val="00987DFA"/>
    <w:rsid w:val="00987EA9"/>
    <w:rsid w:val="00990F02"/>
    <w:rsid w:val="00991241"/>
    <w:rsid w:val="00991264"/>
    <w:rsid w:val="00991268"/>
    <w:rsid w:val="00992A0B"/>
    <w:rsid w:val="00992CD6"/>
    <w:rsid w:val="00992E3B"/>
    <w:rsid w:val="0099433A"/>
    <w:rsid w:val="009944AB"/>
    <w:rsid w:val="00995C82"/>
    <w:rsid w:val="00995DF2"/>
    <w:rsid w:val="009A03D2"/>
    <w:rsid w:val="009A0872"/>
    <w:rsid w:val="009A1399"/>
    <w:rsid w:val="009A1865"/>
    <w:rsid w:val="009A1E75"/>
    <w:rsid w:val="009A2830"/>
    <w:rsid w:val="009A29F2"/>
    <w:rsid w:val="009A52B7"/>
    <w:rsid w:val="009A5C2E"/>
    <w:rsid w:val="009A67E7"/>
    <w:rsid w:val="009A74F0"/>
    <w:rsid w:val="009B0C43"/>
    <w:rsid w:val="009B1510"/>
    <w:rsid w:val="009B16A3"/>
    <w:rsid w:val="009B2C0A"/>
    <w:rsid w:val="009B314D"/>
    <w:rsid w:val="009B4F04"/>
    <w:rsid w:val="009B4FAA"/>
    <w:rsid w:val="009B52E5"/>
    <w:rsid w:val="009B56B6"/>
    <w:rsid w:val="009B5C39"/>
    <w:rsid w:val="009B5E1F"/>
    <w:rsid w:val="009B67D1"/>
    <w:rsid w:val="009B681B"/>
    <w:rsid w:val="009B6CBC"/>
    <w:rsid w:val="009B7737"/>
    <w:rsid w:val="009C0A1B"/>
    <w:rsid w:val="009C0DC2"/>
    <w:rsid w:val="009C0E36"/>
    <w:rsid w:val="009C1AB1"/>
    <w:rsid w:val="009C2188"/>
    <w:rsid w:val="009C23CF"/>
    <w:rsid w:val="009C24DB"/>
    <w:rsid w:val="009C2CB3"/>
    <w:rsid w:val="009C2DDB"/>
    <w:rsid w:val="009C3243"/>
    <w:rsid w:val="009C375A"/>
    <w:rsid w:val="009C3B51"/>
    <w:rsid w:val="009C43D6"/>
    <w:rsid w:val="009C4561"/>
    <w:rsid w:val="009C4AC1"/>
    <w:rsid w:val="009C5766"/>
    <w:rsid w:val="009C5A3F"/>
    <w:rsid w:val="009C613C"/>
    <w:rsid w:val="009C6246"/>
    <w:rsid w:val="009C64FF"/>
    <w:rsid w:val="009C6699"/>
    <w:rsid w:val="009C6779"/>
    <w:rsid w:val="009C7A33"/>
    <w:rsid w:val="009D042F"/>
    <w:rsid w:val="009D172A"/>
    <w:rsid w:val="009D23BB"/>
    <w:rsid w:val="009D2754"/>
    <w:rsid w:val="009D2CCD"/>
    <w:rsid w:val="009D2FE6"/>
    <w:rsid w:val="009D3B29"/>
    <w:rsid w:val="009D3BE6"/>
    <w:rsid w:val="009D3EA4"/>
    <w:rsid w:val="009D4004"/>
    <w:rsid w:val="009D4E49"/>
    <w:rsid w:val="009D6D65"/>
    <w:rsid w:val="009D7751"/>
    <w:rsid w:val="009D7852"/>
    <w:rsid w:val="009D795C"/>
    <w:rsid w:val="009E09DE"/>
    <w:rsid w:val="009E0CCA"/>
    <w:rsid w:val="009E1555"/>
    <w:rsid w:val="009E175F"/>
    <w:rsid w:val="009E182E"/>
    <w:rsid w:val="009E200D"/>
    <w:rsid w:val="009E21FB"/>
    <w:rsid w:val="009E2888"/>
    <w:rsid w:val="009E28E6"/>
    <w:rsid w:val="009E2B1E"/>
    <w:rsid w:val="009E34A5"/>
    <w:rsid w:val="009E386A"/>
    <w:rsid w:val="009E4A74"/>
    <w:rsid w:val="009E509A"/>
    <w:rsid w:val="009E5845"/>
    <w:rsid w:val="009E6DBA"/>
    <w:rsid w:val="009E72B5"/>
    <w:rsid w:val="009E732B"/>
    <w:rsid w:val="009E7F18"/>
    <w:rsid w:val="009F02B2"/>
    <w:rsid w:val="009F030C"/>
    <w:rsid w:val="009F0500"/>
    <w:rsid w:val="009F10C2"/>
    <w:rsid w:val="009F1361"/>
    <w:rsid w:val="009F22E9"/>
    <w:rsid w:val="009F2CA2"/>
    <w:rsid w:val="009F2D0D"/>
    <w:rsid w:val="009F30CB"/>
    <w:rsid w:val="009F3443"/>
    <w:rsid w:val="009F34E5"/>
    <w:rsid w:val="009F378F"/>
    <w:rsid w:val="009F3E9A"/>
    <w:rsid w:val="009F4D39"/>
    <w:rsid w:val="009F50C4"/>
    <w:rsid w:val="009F53FF"/>
    <w:rsid w:val="009F5E9F"/>
    <w:rsid w:val="009F6276"/>
    <w:rsid w:val="009F73B6"/>
    <w:rsid w:val="009F7780"/>
    <w:rsid w:val="00A007B8"/>
    <w:rsid w:val="00A00A28"/>
    <w:rsid w:val="00A01314"/>
    <w:rsid w:val="00A017E1"/>
    <w:rsid w:val="00A02603"/>
    <w:rsid w:val="00A02FB1"/>
    <w:rsid w:val="00A0487C"/>
    <w:rsid w:val="00A04BA8"/>
    <w:rsid w:val="00A0523B"/>
    <w:rsid w:val="00A0539D"/>
    <w:rsid w:val="00A05AB2"/>
    <w:rsid w:val="00A06FF4"/>
    <w:rsid w:val="00A073D1"/>
    <w:rsid w:val="00A07A94"/>
    <w:rsid w:val="00A112D1"/>
    <w:rsid w:val="00A11649"/>
    <w:rsid w:val="00A12115"/>
    <w:rsid w:val="00A125F8"/>
    <w:rsid w:val="00A12A21"/>
    <w:rsid w:val="00A12D59"/>
    <w:rsid w:val="00A12D7D"/>
    <w:rsid w:val="00A13625"/>
    <w:rsid w:val="00A138A4"/>
    <w:rsid w:val="00A13D12"/>
    <w:rsid w:val="00A13D4C"/>
    <w:rsid w:val="00A14461"/>
    <w:rsid w:val="00A14834"/>
    <w:rsid w:val="00A14BC2"/>
    <w:rsid w:val="00A15D04"/>
    <w:rsid w:val="00A15DE5"/>
    <w:rsid w:val="00A162A3"/>
    <w:rsid w:val="00A16D95"/>
    <w:rsid w:val="00A16F83"/>
    <w:rsid w:val="00A17568"/>
    <w:rsid w:val="00A204C8"/>
    <w:rsid w:val="00A20907"/>
    <w:rsid w:val="00A20D12"/>
    <w:rsid w:val="00A2148C"/>
    <w:rsid w:val="00A21774"/>
    <w:rsid w:val="00A22F2C"/>
    <w:rsid w:val="00A233EC"/>
    <w:rsid w:val="00A234FC"/>
    <w:rsid w:val="00A23979"/>
    <w:rsid w:val="00A2433F"/>
    <w:rsid w:val="00A24AB0"/>
    <w:rsid w:val="00A250EC"/>
    <w:rsid w:val="00A251D8"/>
    <w:rsid w:val="00A25232"/>
    <w:rsid w:val="00A2530F"/>
    <w:rsid w:val="00A260AA"/>
    <w:rsid w:val="00A269F1"/>
    <w:rsid w:val="00A26BCF"/>
    <w:rsid w:val="00A26E60"/>
    <w:rsid w:val="00A26FC0"/>
    <w:rsid w:val="00A2742C"/>
    <w:rsid w:val="00A27A04"/>
    <w:rsid w:val="00A301D8"/>
    <w:rsid w:val="00A31060"/>
    <w:rsid w:val="00A31083"/>
    <w:rsid w:val="00A31453"/>
    <w:rsid w:val="00A3168C"/>
    <w:rsid w:val="00A31810"/>
    <w:rsid w:val="00A31EBB"/>
    <w:rsid w:val="00A32993"/>
    <w:rsid w:val="00A339D5"/>
    <w:rsid w:val="00A355FD"/>
    <w:rsid w:val="00A35757"/>
    <w:rsid w:val="00A357C6"/>
    <w:rsid w:val="00A36728"/>
    <w:rsid w:val="00A36F3E"/>
    <w:rsid w:val="00A36FB0"/>
    <w:rsid w:val="00A37188"/>
    <w:rsid w:val="00A37589"/>
    <w:rsid w:val="00A41145"/>
    <w:rsid w:val="00A41211"/>
    <w:rsid w:val="00A417E0"/>
    <w:rsid w:val="00A419D7"/>
    <w:rsid w:val="00A42B94"/>
    <w:rsid w:val="00A42E5D"/>
    <w:rsid w:val="00A437F2"/>
    <w:rsid w:val="00A43945"/>
    <w:rsid w:val="00A43D9A"/>
    <w:rsid w:val="00A44049"/>
    <w:rsid w:val="00A443DD"/>
    <w:rsid w:val="00A4445F"/>
    <w:rsid w:val="00A451EA"/>
    <w:rsid w:val="00A453A8"/>
    <w:rsid w:val="00A4596B"/>
    <w:rsid w:val="00A468A7"/>
    <w:rsid w:val="00A46B18"/>
    <w:rsid w:val="00A5056D"/>
    <w:rsid w:val="00A51177"/>
    <w:rsid w:val="00A51192"/>
    <w:rsid w:val="00A511B2"/>
    <w:rsid w:val="00A51313"/>
    <w:rsid w:val="00A51641"/>
    <w:rsid w:val="00A523FB"/>
    <w:rsid w:val="00A532C0"/>
    <w:rsid w:val="00A53A01"/>
    <w:rsid w:val="00A544F8"/>
    <w:rsid w:val="00A546EA"/>
    <w:rsid w:val="00A55B60"/>
    <w:rsid w:val="00A55BB8"/>
    <w:rsid w:val="00A55F8A"/>
    <w:rsid w:val="00A5660B"/>
    <w:rsid w:val="00A57CDB"/>
    <w:rsid w:val="00A57E2C"/>
    <w:rsid w:val="00A613AA"/>
    <w:rsid w:val="00A6144E"/>
    <w:rsid w:val="00A616E3"/>
    <w:rsid w:val="00A61C27"/>
    <w:rsid w:val="00A6261E"/>
    <w:rsid w:val="00A62EC4"/>
    <w:rsid w:val="00A6381F"/>
    <w:rsid w:val="00A63C0A"/>
    <w:rsid w:val="00A63E68"/>
    <w:rsid w:val="00A643A6"/>
    <w:rsid w:val="00A658B4"/>
    <w:rsid w:val="00A65953"/>
    <w:rsid w:val="00A65C59"/>
    <w:rsid w:val="00A65DA7"/>
    <w:rsid w:val="00A66373"/>
    <w:rsid w:val="00A663FB"/>
    <w:rsid w:val="00A66A29"/>
    <w:rsid w:val="00A67320"/>
    <w:rsid w:val="00A67523"/>
    <w:rsid w:val="00A7007D"/>
    <w:rsid w:val="00A70810"/>
    <w:rsid w:val="00A711E0"/>
    <w:rsid w:val="00A7168F"/>
    <w:rsid w:val="00A7181C"/>
    <w:rsid w:val="00A71E71"/>
    <w:rsid w:val="00A7281A"/>
    <w:rsid w:val="00A72968"/>
    <w:rsid w:val="00A72ACE"/>
    <w:rsid w:val="00A740E6"/>
    <w:rsid w:val="00A74131"/>
    <w:rsid w:val="00A74841"/>
    <w:rsid w:val="00A74F60"/>
    <w:rsid w:val="00A75EA1"/>
    <w:rsid w:val="00A763B0"/>
    <w:rsid w:val="00A7640F"/>
    <w:rsid w:val="00A76A62"/>
    <w:rsid w:val="00A777B9"/>
    <w:rsid w:val="00A8024F"/>
    <w:rsid w:val="00A8066C"/>
    <w:rsid w:val="00A80712"/>
    <w:rsid w:val="00A80A23"/>
    <w:rsid w:val="00A82183"/>
    <w:rsid w:val="00A822A4"/>
    <w:rsid w:val="00A825BA"/>
    <w:rsid w:val="00A82667"/>
    <w:rsid w:val="00A830C2"/>
    <w:rsid w:val="00A830E5"/>
    <w:rsid w:val="00A835CE"/>
    <w:rsid w:val="00A84BBF"/>
    <w:rsid w:val="00A8509A"/>
    <w:rsid w:val="00A85D49"/>
    <w:rsid w:val="00A85D55"/>
    <w:rsid w:val="00A8611D"/>
    <w:rsid w:val="00A86BF5"/>
    <w:rsid w:val="00A870DE"/>
    <w:rsid w:val="00A8747A"/>
    <w:rsid w:val="00A902F1"/>
    <w:rsid w:val="00A9165B"/>
    <w:rsid w:val="00A91E31"/>
    <w:rsid w:val="00A92004"/>
    <w:rsid w:val="00A92C79"/>
    <w:rsid w:val="00A93374"/>
    <w:rsid w:val="00A946D4"/>
    <w:rsid w:val="00A94AD0"/>
    <w:rsid w:val="00A94BEE"/>
    <w:rsid w:val="00A94C86"/>
    <w:rsid w:val="00A94CDB"/>
    <w:rsid w:val="00A955AD"/>
    <w:rsid w:val="00A95CA1"/>
    <w:rsid w:val="00A95FC4"/>
    <w:rsid w:val="00A97109"/>
    <w:rsid w:val="00A97333"/>
    <w:rsid w:val="00AA0273"/>
    <w:rsid w:val="00AA03F2"/>
    <w:rsid w:val="00AA0F97"/>
    <w:rsid w:val="00AA3179"/>
    <w:rsid w:val="00AA34FF"/>
    <w:rsid w:val="00AA3F5D"/>
    <w:rsid w:val="00AA4CDB"/>
    <w:rsid w:val="00AA519D"/>
    <w:rsid w:val="00AA5B93"/>
    <w:rsid w:val="00AA5FE7"/>
    <w:rsid w:val="00AA6125"/>
    <w:rsid w:val="00AA7014"/>
    <w:rsid w:val="00AA7036"/>
    <w:rsid w:val="00AB0242"/>
    <w:rsid w:val="00AB0937"/>
    <w:rsid w:val="00AB1C3F"/>
    <w:rsid w:val="00AB1F58"/>
    <w:rsid w:val="00AB225E"/>
    <w:rsid w:val="00AB2941"/>
    <w:rsid w:val="00AB2C07"/>
    <w:rsid w:val="00AB2DFD"/>
    <w:rsid w:val="00AB3725"/>
    <w:rsid w:val="00AB397E"/>
    <w:rsid w:val="00AB39B4"/>
    <w:rsid w:val="00AB5138"/>
    <w:rsid w:val="00AB5A61"/>
    <w:rsid w:val="00AB5E3E"/>
    <w:rsid w:val="00AB6F0A"/>
    <w:rsid w:val="00AC0166"/>
    <w:rsid w:val="00AC09AD"/>
    <w:rsid w:val="00AC0C01"/>
    <w:rsid w:val="00AC0DFF"/>
    <w:rsid w:val="00AC1315"/>
    <w:rsid w:val="00AC1DB4"/>
    <w:rsid w:val="00AC25D4"/>
    <w:rsid w:val="00AC2F9E"/>
    <w:rsid w:val="00AC3F31"/>
    <w:rsid w:val="00AC48DA"/>
    <w:rsid w:val="00AC5EDA"/>
    <w:rsid w:val="00AC6DFF"/>
    <w:rsid w:val="00AC6FCA"/>
    <w:rsid w:val="00AC7166"/>
    <w:rsid w:val="00AC7267"/>
    <w:rsid w:val="00AC7D47"/>
    <w:rsid w:val="00AC7D9D"/>
    <w:rsid w:val="00AD0D39"/>
    <w:rsid w:val="00AD0DA4"/>
    <w:rsid w:val="00AD1330"/>
    <w:rsid w:val="00AD2BFD"/>
    <w:rsid w:val="00AD2C77"/>
    <w:rsid w:val="00AD2C9C"/>
    <w:rsid w:val="00AD2CDE"/>
    <w:rsid w:val="00AD363E"/>
    <w:rsid w:val="00AD3B90"/>
    <w:rsid w:val="00AD3ED9"/>
    <w:rsid w:val="00AD418D"/>
    <w:rsid w:val="00AD4EDA"/>
    <w:rsid w:val="00AD4FD8"/>
    <w:rsid w:val="00AD74A4"/>
    <w:rsid w:val="00AD78C8"/>
    <w:rsid w:val="00AE00A4"/>
    <w:rsid w:val="00AE01E8"/>
    <w:rsid w:val="00AE0AC8"/>
    <w:rsid w:val="00AE0E13"/>
    <w:rsid w:val="00AE0E40"/>
    <w:rsid w:val="00AE0F90"/>
    <w:rsid w:val="00AE14E1"/>
    <w:rsid w:val="00AE1D44"/>
    <w:rsid w:val="00AE1D82"/>
    <w:rsid w:val="00AE1DCF"/>
    <w:rsid w:val="00AE1E51"/>
    <w:rsid w:val="00AE34A1"/>
    <w:rsid w:val="00AE3C59"/>
    <w:rsid w:val="00AE3D5F"/>
    <w:rsid w:val="00AE4159"/>
    <w:rsid w:val="00AE4A45"/>
    <w:rsid w:val="00AE4C3C"/>
    <w:rsid w:val="00AE55CE"/>
    <w:rsid w:val="00AE7452"/>
    <w:rsid w:val="00AE7499"/>
    <w:rsid w:val="00AE7915"/>
    <w:rsid w:val="00AF0578"/>
    <w:rsid w:val="00AF09CB"/>
    <w:rsid w:val="00AF0C2B"/>
    <w:rsid w:val="00AF0DE0"/>
    <w:rsid w:val="00AF11DF"/>
    <w:rsid w:val="00AF16D3"/>
    <w:rsid w:val="00AF1FB0"/>
    <w:rsid w:val="00AF2598"/>
    <w:rsid w:val="00AF3232"/>
    <w:rsid w:val="00AF3348"/>
    <w:rsid w:val="00AF3FF1"/>
    <w:rsid w:val="00AF4B92"/>
    <w:rsid w:val="00AF4C2F"/>
    <w:rsid w:val="00AF4FD6"/>
    <w:rsid w:val="00AF562C"/>
    <w:rsid w:val="00AF5837"/>
    <w:rsid w:val="00AF5BBB"/>
    <w:rsid w:val="00AF6D9C"/>
    <w:rsid w:val="00AF7117"/>
    <w:rsid w:val="00AF7210"/>
    <w:rsid w:val="00AF78E8"/>
    <w:rsid w:val="00AF7E5D"/>
    <w:rsid w:val="00B007A9"/>
    <w:rsid w:val="00B00F78"/>
    <w:rsid w:val="00B0186F"/>
    <w:rsid w:val="00B01D14"/>
    <w:rsid w:val="00B020CD"/>
    <w:rsid w:val="00B021A9"/>
    <w:rsid w:val="00B0229C"/>
    <w:rsid w:val="00B023C0"/>
    <w:rsid w:val="00B02D5F"/>
    <w:rsid w:val="00B02E49"/>
    <w:rsid w:val="00B02F9F"/>
    <w:rsid w:val="00B0315B"/>
    <w:rsid w:val="00B0333F"/>
    <w:rsid w:val="00B03538"/>
    <w:rsid w:val="00B03D6D"/>
    <w:rsid w:val="00B0426A"/>
    <w:rsid w:val="00B04942"/>
    <w:rsid w:val="00B054E6"/>
    <w:rsid w:val="00B05B08"/>
    <w:rsid w:val="00B05F8D"/>
    <w:rsid w:val="00B062B5"/>
    <w:rsid w:val="00B0757B"/>
    <w:rsid w:val="00B07D83"/>
    <w:rsid w:val="00B10361"/>
    <w:rsid w:val="00B10988"/>
    <w:rsid w:val="00B10AC2"/>
    <w:rsid w:val="00B10C52"/>
    <w:rsid w:val="00B10FE6"/>
    <w:rsid w:val="00B1119F"/>
    <w:rsid w:val="00B111E1"/>
    <w:rsid w:val="00B119B0"/>
    <w:rsid w:val="00B1218F"/>
    <w:rsid w:val="00B1255D"/>
    <w:rsid w:val="00B12829"/>
    <w:rsid w:val="00B128E3"/>
    <w:rsid w:val="00B12F3F"/>
    <w:rsid w:val="00B13283"/>
    <w:rsid w:val="00B13343"/>
    <w:rsid w:val="00B134E1"/>
    <w:rsid w:val="00B13605"/>
    <w:rsid w:val="00B13626"/>
    <w:rsid w:val="00B13A69"/>
    <w:rsid w:val="00B13B45"/>
    <w:rsid w:val="00B14989"/>
    <w:rsid w:val="00B15F64"/>
    <w:rsid w:val="00B1710F"/>
    <w:rsid w:val="00B1715D"/>
    <w:rsid w:val="00B1741C"/>
    <w:rsid w:val="00B17724"/>
    <w:rsid w:val="00B2041F"/>
    <w:rsid w:val="00B20865"/>
    <w:rsid w:val="00B209DA"/>
    <w:rsid w:val="00B214AB"/>
    <w:rsid w:val="00B2160D"/>
    <w:rsid w:val="00B2219F"/>
    <w:rsid w:val="00B23579"/>
    <w:rsid w:val="00B23B98"/>
    <w:rsid w:val="00B24111"/>
    <w:rsid w:val="00B2430E"/>
    <w:rsid w:val="00B251AE"/>
    <w:rsid w:val="00B25530"/>
    <w:rsid w:val="00B26E08"/>
    <w:rsid w:val="00B26E0E"/>
    <w:rsid w:val="00B270CF"/>
    <w:rsid w:val="00B27B6A"/>
    <w:rsid w:val="00B27CE0"/>
    <w:rsid w:val="00B27EFE"/>
    <w:rsid w:val="00B302CA"/>
    <w:rsid w:val="00B3074C"/>
    <w:rsid w:val="00B30EA7"/>
    <w:rsid w:val="00B31DDA"/>
    <w:rsid w:val="00B32C9C"/>
    <w:rsid w:val="00B32CA3"/>
    <w:rsid w:val="00B33087"/>
    <w:rsid w:val="00B33646"/>
    <w:rsid w:val="00B341E9"/>
    <w:rsid w:val="00B34A5B"/>
    <w:rsid w:val="00B35363"/>
    <w:rsid w:val="00B3599D"/>
    <w:rsid w:val="00B35C21"/>
    <w:rsid w:val="00B365D2"/>
    <w:rsid w:val="00B366FA"/>
    <w:rsid w:val="00B3709C"/>
    <w:rsid w:val="00B373E3"/>
    <w:rsid w:val="00B37693"/>
    <w:rsid w:val="00B37701"/>
    <w:rsid w:val="00B40B63"/>
    <w:rsid w:val="00B40BE2"/>
    <w:rsid w:val="00B40DFC"/>
    <w:rsid w:val="00B40E48"/>
    <w:rsid w:val="00B410DF"/>
    <w:rsid w:val="00B4182A"/>
    <w:rsid w:val="00B41D07"/>
    <w:rsid w:val="00B41E18"/>
    <w:rsid w:val="00B420CF"/>
    <w:rsid w:val="00B431CE"/>
    <w:rsid w:val="00B43AB6"/>
    <w:rsid w:val="00B43B56"/>
    <w:rsid w:val="00B44212"/>
    <w:rsid w:val="00B44276"/>
    <w:rsid w:val="00B4457C"/>
    <w:rsid w:val="00B448DD"/>
    <w:rsid w:val="00B44EAD"/>
    <w:rsid w:val="00B45181"/>
    <w:rsid w:val="00B456F2"/>
    <w:rsid w:val="00B4570A"/>
    <w:rsid w:val="00B45CBA"/>
    <w:rsid w:val="00B46229"/>
    <w:rsid w:val="00B472E4"/>
    <w:rsid w:val="00B474A3"/>
    <w:rsid w:val="00B47771"/>
    <w:rsid w:val="00B477CE"/>
    <w:rsid w:val="00B47CEF"/>
    <w:rsid w:val="00B503D8"/>
    <w:rsid w:val="00B5040D"/>
    <w:rsid w:val="00B50731"/>
    <w:rsid w:val="00B50DBE"/>
    <w:rsid w:val="00B5135A"/>
    <w:rsid w:val="00B51D01"/>
    <w:rsid w:val="00B5287E"/>
    <w:rsid w:val="00B52A19"/>
    <w:rsid w:val="00B52BF9"/>
    <w:rsid w:val="00B52E10"/>
    <w:rsid w:val="00B54134"/>
    <w:rsid w:val="00B54479"/>
    <w:rsid w:val="00B5460E"/>
    <w:rsid w:val="00B54E1B"/>
    <w:rsid w:val="00B552F6"/>
    <w:rsid w:val="00B55A1A"/>
    <w:rsid w:val="00B562F2"/>
    <w:rsid w:val="00B56462"/>
    <w:rsid w:val="00B565A6"/>
    <w:rsid w:val="00B600E0"/>
    <w:rsid w:val="00B604F7"/>
    <w:rsid w:val="00B608E5"/>
    <w:rsid w:val="00B626E4"/>
    <w:rsid w:val="00B62CBB"/>
    <w:rsid w:val="00B639E3"/>
    <w:rsid w:val="00B63F54"/>
    <w:rsid w:val="00B65B09"/>
    <w:rsid w:val="00B664A7"/>
    <w:rsid w:val="00B66685"/>
    <w:rsid w:val="00B7058F"/>
    <w:rsid w:val="00B70791"/>
    <w:rsid w:val="00B7160A"/>
    <w:rsid w:val="00B720B7"/>
    <w:rsid w:val="00B72914"/>
    <w:rsid w:val="00B72E14"/>
    <w:rsid w:val="00B73268"/>
    <w:rsid w:val="00B73437"/>
    <w:rsid w:val="00B73702"/>
    <w:rsid w:val="00B74403"/>
    <w:rsid w:val="00B75DA1"/>
    <w:rsid w:val="00B76024"/>
    <w:rsid w:val="00B767B8"/>
    <w:rsid w:val="00B76F27"/>
    <w:rsid w:val="00B778EF"/>
    <w:rsid w:val="00B80EFD"/>
    <w:rsid w:val="00B811A8"/>
    <w:rsid w:val="00B81D60"/>
    <w:rsid w:val="00B8204D"/>
    <w:rsid w:val="00B82288"/>
    <w:rsid w:val="00B829E9"/>
    <w:rsid w:val="00B82CC6"/>
    <w:rsid w:val="00B83079"/>
    <w:rsid w:val="00B8370D"/>
    <w:rsid w:val="00B84A77"/>
    <w:rsid w:val="00B85439"/>
    <w:rsid w:val="00B85C30"/>
    <w:rsid w:val="00B85C5C"/>
    <w:rsid w:val="00B8673A"/>
    <w:rsid w:val="00B86868"/>
    <w:rsid w:val="00B86DD3"/>
    <w:rsid w:val="00B8744C"/>
    <w:rsid w:val="00B874C2"/>
    <w:rsid w:val="00B90742"/>
    <w:rsid w:val="00B9074D"/>
    <w:rsid w:val="00B90D6C"/>
    <w:rsid w:val="00B917D8"/>
    <w:rsid w:val="00B91B02"/>
    <w:rsid w:val="00B91EFF"/>
    <w:rsid w:val="00B923B2"/>
    <w:rsid w:val="00B92415"/>
    <w:rsid w:val="00B92AAC"/>
    <w:rsid w:val="00B92CEC"/>
    <w:rsid w:val="00B92DB8"/>
    <w:rsid w:val="00B93211"/>
    <w:rsid w:val="00B93644"/>
    <w:rsid w:val="00B942FE"/>
    <w:rsid w:val="00B946A0"/>
    <w:rsid w:val="00B948A3"/>
    <w:rsid w:val="00B94F25"/>
    <w:rsid w:val="00B94F70"/>
    <w:rsid w:val="00B95B51"/>
    <w:rsid w:val="00B95C2D"/>
    <w:rsid w:val="00B95DE3"/>
    <w:rsid w:val="00B9743D"/>
    <w:rsid w:val="00B97A8A"/>
    <w:rsid w:val="00B97E5B"/>
    <w:rsid w:val="00BA0361"/>
    <w:rsid w:val="00BA04FD"/>
    <w:rsid w:val="00BA09B3"/>
    <w:rsid w:val="00BA1611"/>
    <w:rsid w:val="00BA1E9A"/>
    <w:rsid w:val="00BA2FE7"/>
    <w:rsid w:val="00BA3D92"/>
    <w:rsid w:val="00BA3FAA"/>
    <w:rsid w:val="00BA48FD"/>
    <w:rsid w:val="00BA5C6C"/>
    <w:rsid w:val="00BA608A"/>
    <w:rsid w:val="00BA65E9"/>
    <w:rsid w:val="00BA6CB7"/>
    <w:rsid w:val="00BA6ED5"/>
    <w:rsid w:val="00BA72D0"/>
    <w:rsid w:val="00BA745E"/>
    <w:rsid w:val="00BA7FC9"/>
    <w:rsid w:val="00BB1CE9"/>
    <w:rsid w:val="00BB241E"/>
    <w:rsid w:val="00BB2DEB"/>
    <w:rsid w:val="00BB3206"/>
    <w:rsid w:val="00BB4997"/>
    <w:rsid w:val="00BB4A6C"/>
    <w:rsid w:val="00BB4B3B"/>
    <w:rsid w:val="00BB4C70"/>
    <w:rsid w:val="00BB4F04"/>
    <w:rsid w:val="00BB52E2"/>
    <w:rsid w:val="00BB5ACE"/>
    <w:rsid w:val="00BB5ADD"/>
    <w:rsid w:val="00BB5E2F"/>
    <w:rsid w:val="00BB6298"/>
    <w:rsid w:val="00BB6D12"/>
    <w:rsid w:val="00BB740F"/>
    <w:rsid w:val="00BB7AE3"/>
    <w:rsid w:val="00BC028D"/>
    <w:rsid w:val="00BC06F2"/>
    <w:rsid w:val="00BC078A"/>
    <w:rsid w:val="00BC0A5B"/>
    <w:rsid w:val="00BC0A97"/>
    <w:rsid w:val="00BC0C84"/>
    <w:rsid w:val="00BC13C5"/>
    <w:rsid w:val="00BC203D"/>
    <w:rsid w:val="00BC2400"/>
    <w:rsid w:val="00BC254B"/>
    <w:rsid w:val="00BC33D9"/>
    <w:rsid w:val="00BC38FD"/>
    <w:rsid w:val="00BC3F04"/>
    <w:rsid w:val="00BC4568"/>
    <w:rsid w:val="00BC4797"/>
    <w:rsid w:val="00BC4BD1"/>
    <w:rsid w:val="00BC4C60"/>
    <w:rsid w:val="00BC52F2"/>
    <w:rsid w:val="00BC5493"/>
    <w:rsid w:val="00BC5DF8"/>
    <w:rsid w:val="00BC624E"/>
    <w:rsid w:val="00BC66C3"/>
    <w:rsid w:val="00BC67DC"/>
    <w:rsid w:val="00BC72FF"/>
    <w:rsid w:val="00BD03B5"/>
    <w:rsid w:val="00BD080D"/>
    <w:rsid w:val="00BD1A83"/>
    <w:rsid w:val="00BD1DB4"/>
    <w:rsid w:val="00BD22B4"/>
    <w:rsid w:val="00BD28B5"/>
    <w:rsid w:val="00BD2F62"/>
    <w:rsid w:val="00BD3990"/>
    <w:rsid w:val="00BD3A1D"/>
    <w:rsid w:val="00BD3E5C"/>
    <w:rsid w:val="00BD46A9"/>
    <w:rsid w:val="00BD575F"/>
    <w:rsid w:val="00BD5B23"/>
    <w:rsid w:val="00BD5CCF"/>
    <w:rsid w:val="00BD5DDC"/>
    <w:rsid w:val="00BD7A24"/>
    <w:rsid w:val="00BD7BEE"/>
    <w:rsid w:val="00BE0759"/>
    <w:rsid w:val="00BE0769"/>
    <w:rsid w:val="00BE1531"/>
    <w:rsid w:val="00BE197C"/>
    <w:rsid w:val="00BE1DDB"/>
    <w:rsid w:val="00BE2805"/>
    <w:rsid w:val="00BE2BF1"/>
    <w:rsid w:val="00BE3687"/>
    <w:rsid w:val="00BE3869"/>
    <w:rsid w:val="00BE393D"/>
    <w:rsid w:val="00BE39E5"/>
    <w:rsid w:val="00BE3A87"/>
    <w:rsid w:val="00BE3FC4"/>
    <w:rsid w:val="00BE4515"/>
    <w:rsid w:val="00BE456F"/>
    <w:rsid w:val="00BE45F3"/>
    <w:rsid w:val="00BE4721"/>
    <w:rsid w:val="00BE48D2"/>
    <w:rsid w:val="00BE529E"/>
    <w:rsid w:val="00BE5AA4"/>
    <w:rsid w:val="00BE6088"/>
    <w:rsid w:val="00BE67B8"/>
    <w:rsid w:val="00BE6BE6"/>
    <w:rsid w:val="00BE7252"/>
    <w:rsid w:val="00BE741B"/>
    <w:rsid w:val="00BE7710"/>
    <w:rsid w:val="00BE7B05"/>
    <w:rsid w:val="00BF00F6"/>
    <w:rsid w:val="00BF014E"/>
    <w:rsid w:val="00BF0A9E"/>
    <w:rsid w:val="00BF13FD"/>
    <w:rsid w:val="00BF26EE"/>
    <w:rsid w:val="00BF27E8"/>
    <w:rsid w:val="00BF2B1D"/>
    <w:rsid w:val="00BF2F69"/>
    <w:rsid w:val="00BF3F2F"/>
    <w:rsid w:val="00BF410E"/>
    <w:rsid w:val="00BF4817"/>
    <w:rsid w:val="00BF4D99"/>
    <w:rsid w:val="00BF4F53"/>
    <w:rsid w:val="00BF515F"/>
    <w:rsid w:val="00BF5C7F"/>
    <w:rsid w:val="00BF5DB5"/>
    <w:rsid w:val="00BF5F08"/>
    <w:rsid w:val="00BF6784"/>
    <w:rsid w:val="00BF6AF2"/>
    <w:rsid w:val="00BF7BED"/>
    <w:rsid w:val="00BF7D08"/>
    <w:rsid w:val="00C0013D"/>
    <w:rsid w:val="00C0037D"/>
    <w:rsid w:val="00C020E8"/>
    <w:rsid w:val="00C02207"/>
    <w:rsid w:val="00C026C6"/>
    <w:rsid w:val="00C027B0"/>
    <w:rsid w:val="00C02D48"/>
    <w:rsid w:val="00C031C6"/>
    <w:rsid w:val="00C03239"/>
    <w:rsid w:val="00C036D5"/>
    <w:rsid w:val="00C038C9"/>
    <w:rsid w:val="00C043ED"/>
    <w:rsid w:val="00C04F4D"/>
    <w:rsid w:val="00C05228"/>
    <w:rsid w:val="00C062B6"/>
    <w:rsid w:val="00C064C7"/>
    <w:rsid w:val="00C06CDD"/>
    <w:rsid w:val="00C077A2"/>
    <w:rsid w:val="00C07CD1"/>
    <w:rsid w:val="00C101A5"/>
    <w:rsid w:val="00C1025A"/>
    <w:rsid w:val="00C1039E"/>
    <w:rsid w:val="00C116C0"/>
    <w:rsid w:val="00C116F2"/>
    <w:rsid w:val="00C1184C"/>
    <w:rsid w:val="00C11C3D"/>
    <w:rsid w:val="00C11D1C"/>
    <w:rsid w:val="00C11F18"/>
    <w:rsid w:val="00C1227B"/>
    <w:rsid w:val="00C12286"/>
    <w:rsid w:val="00C12EC3"/>
    <w:rsid w:val="00C14188"/>
    <w:rsid w:val="00C141C7"/>
    <w:rsid w:val="00C14921"/>
    <w:rsid w:val="00C14BE5"/>
    <w:rsid w:val="00C1516B"/>
    <w:rsid w:val="00C154EF"/>
    <w:rsid w:val="00C15952"/>
    <w:rsid w:val="00C15BE2"/>
    <w:rsid w:val="00C15F54"/>
    <w:rsid w:val="00C16B40"/>
    <w:rsid w:val="00C20A3B"/>
    <w:rsid w:val="00C20B19"/>
    <w:rsid w:val="00C2172E"/>
    <w:rsid w:val="00C21A62"/>
    <w:rsid w:val="00C21F09"/>
    <w:rsid w:val="00C2200B"/>
    <w:rsid w:val="00C232C7"/>
    <w:rsid w:val="00C23655"/>
    <w:rsid w:val="00C23CAC"/>
    <w:rsid w:val="00C24DB9"/>
    <w:rsid w:val="00C25057"/>
    <w:rsid w:val="00C253AC"/>
    <w:rsid w:val="00C25608"/>
    <w:rsid w:val="00C258CC"/>
    <w:rsid w:val="00C26A0A"/>
    <w:rsid w:val="00C26BE0"/>
    <w:rsid w:val="00C27B09"/>
    <w:rsid w:val="00C27B26"/>
    <w:rsid w:val="00C27BD0"/>
    <w:rsid w:val="00C27E37"/>
    <w:rsid w:val="00C307BA"/>
    <w:rsid w:val="00C307F2"/>
    <w:rsid w:val="00C31916"/>
    <w:rsid w:val="00C319FC"/>
    <w:rsid w:val="00C3211B"/>
    <w:rsid w:val="00C323B6"/>
    <w:rsid w:val="00C326D0"/>
    <w:rsid w:val="00C333D8"/>
    <w:rsid w:val="00C343E5"/>
    <w:rsid w:val="00C34420"/>
    <w:rsid w:val="00C34A02"/>
    <w:rsid w:val="00C34D66"/>
    <w:rsid w:val="00C352C1"/>
    <w:rsid w:val="00C35ABD"/>
    <w:rsid w:val="00C35BA1"/>
    <w:rsid w:val="00C35FF1"/>
    <w:rsid w:val="00C36A3B"/>
    <w:rsid w:val="00C36B65"/>
    <w:rsid w:val="00C41533"/>
    <w:rsid w:val="00C4154A"/>
    <w:rsid w:val="00C43221"/>
    <w:rsid w:val="00C438BC"/>
    <w:rsid w:val="00C439C3"/>
    <w:rsid w:val="00C44AA0"/>
    <w:rsid w:val="00C44EDF"/>
    <w:rsid w:val="00C45BE4"/>
    <w:rsid w:val="00C47198"/>
    <w:rsid w:val="00C47B46"/>
    <w:rsid w:val="00C47B4E"/>
    <w:rsid w:val="00C504EE"/>
    <w:rsid w:val="00C5088A"/>
    <w:rsid w:val="00C50904"/>
    <w:rsid w:val="00C50E5C"/>
    <w:rsid w:val="00C5127E"/>
    <w:rsid w:val="00C52520"/>
    <w:rsid w:val="00C53A36"/>
    <w:rsid w:val="00C53D45"/>
    <w:rsid w:val="00C53FD6"/>
    <w:rsid w:val="00C54118"/>
    <w:rsid w:val="00C54429"/>
    <w:rsid w:val="00C54EE3"/>
    <w:rsid w:val="00C552C1"/>
    <w:rsid w:val="00C557B3"/>
    <w:rsid w:val="00C55A8F"/>
    <w:rsid w:val="00C55BC4"/>
    <w:rsid w:val="00C55CFA"/>
    <w:rsid w:val="00C55E90"/>
    <w:rsid w:val="00C57778"/>
    <w:rsid w:val="00C60270"/>
    <w:rsid w:val="00C60298"/>
    <w:rsid w:val="00C608AD"/>
    <w:rsid w:val="00C60F8A"/>
    <w:rsid w:val="00C61030"/>
    <w:rsid w:val="00C61E2E"/>
    <w:rsid w:val="00C61FCD"/>
    <w:rsid w:val="00C6231F"/>
    <w:rsid w:val="00C62716"/>
    <w:rsid w:val="00C62937"/>
    <w:rsid w:val="00C62AE2"/>
    <w:rsid w:val="00C6327A"/>
    <w:rsid w:val="00C632CE"/>
    <w:rsid w:val="00C64044"/>
    <w:rsid w:val="00C643DB"/>
    <w:rsid w:val="00C648B1"/>
    <w:rsid w:val="00C65330"/>
    <w:rsid w:val="00C65DE2"/>
    <w:rsid w:val="00C66F0E"/>
    <w:rsid w:val="00C670D6"/>
    <w:rsid w:val="00C6765F"/>
    <w:rsid w:val="00C67727"/>
    <w:rsid w:val="00C67FD0"/>
    <w:rsid w:val="00C70968"/>
    <w:rsid w:val="00C71569"/>
    <w:rsid w:val="00C719F9"/>
    <w:rsid w:val="00C72077"/>
    <w:rsid w:val="00C72C28"/>
    <w:rsid w:val="00C72C52"/>
    <w:rsid w:val="00C72E11"/>
    <w:rsid w:val="00C72E9D"/>
    <w:rsid w:val="00C730FB"/>
    <w:rsid w:val="00C7311F"/>
    <w:rsid w:val="00C734F0"/>
    <w:rsid w:val="00C759C6"/>
    <w:rsid w:val="00C75B44"/>
    <w:rsid w:val="00C75B7C"/>
    <w:rsid w:val="00C765B3"/>
    <w:rsid w:val="00C76648"/>
    <w:rsid w:val="00C76959"/>
    <w:rsid w:val="00C772B4"/>
    <w:rsid w:val="00C77377"/>
    <w:rsid w:val="00C778AF"/>
    <w:rsid w:val="00C77B0B"/>
    <w:rsid w:val="00C77CBA"/>
    <w:rsid w:val="00C77F3B"/>
    <w:rsid w:val="00C8009A"/>
    <w:rsid w:val="00C806E1"/>
    <w:rsid w:val="00C83190"/>
    <w:rsid w:val="00C84C4B"/>
    <w:rsid w:val="00C84E66"/>
    <w:rsid w:val="00C84EA9"/>
    <w:rsid w:val="00C85259"/>
    <w:rsid w:val="00C862AA"/>
    <w:rsid w:val="00C862DC"/>
    <w:rsid w:val="00C863E7"/>
    <w:rsid w:val="00C875D4"/>
    <w:rsid w:val="00C90982"/>
    <w:rsid w:val="00C9106C"/>
    <w:rsid w:val="00C91437"/>
    <w:rsid w:val="00C91661"/>
    <w:rsid w:val="00C91C86"/>
    <w:rsid w:val="00C92219"/>
    <w:rsid w:val="00C92716"/>
    <w:rsid w:val="00C92993"/>
    <w:rsid w:val="00C92C12"/>
    <w:rsid w:val="00C93040"/>
    <w:rsid w:val="00C93384"/>
    <w:rsid w:val="00C93B6D"/>
    <w:rsid w:val="00C95325"/>
    <w:rsid w:val="00C96B1E"/>
    <w:rsid w:val="00C96BB3"/>
    <w:rsid w:val="00C96D16"/>
    <w:rsid w:val="00C97003"/>
    <w:rsid w:val="00C97C68"/>
    <w:rsid w:val="00CA05F3"/>
    <w:rsid w:val="00CA0FE7"/>
    <w:rsid w:val="00CA133D"/>
    <w:rsid w:val="00CA1A22"/>
    <w:rsid w:val="00CA1A2F"/>
    <w:rsid w:val="00CA2D0A"/>
    <w:rsid w:val="00CA2F9D"/>
    <w:rsid w:val="00CA3284"/>
    <w:rsid w:val="00CA3BD3"/>
    <w:rsid w:val="00CA3C45"/>
    <w:rsid w:val="00CA3C57"/>
    <w:rsid w:val="00CA4DBD"/>
    <w:rsid w:val="00CA4F0B"/>
    <w:rsid w:val="00CA4F21"/>
    <w:rsid w:val="00CA545D"/>
    <w:rsid w:val="00CA56C9"/>
    <w:rsid w:val="00CA56DF"/>
    <w:rsid w:val="00CA5811"/>
    <w:rsid w:val="00CA5EC9"/>
    <w:rsid w:val="00CA65BC"/>
    <w:rsid w:val="00CA6D9E"/>
    <w:rsid w:val="00CA7A20"/>
    <w:rsid w:val="00CB2B1D"/>
    <w:rsid w:val="00CB2F9C"/>
    <w:rsid w:val="00CB3086"/>
    <w:rsid w:val="00CB3DE3"/>
    <w:rsid w:val="00CB6904"/>
    <w:rsid w:val="00CB69FB"/>
    <w:rsid w:val="00CB6BAA"/>
    <w:rsid w:val="00CB6D6A"/>
    <w:rsid w:val="00CB70BF"/>
    <w:rsid w:val="00CB73DC"/>
    <w:rsid w:val="00CB7FE6"/>
    <w:rsid w:val="00CC066D"/>
    <w:rsid w:val="00CC115B"/>
    <w:rsid w:val="00CC2201"/>
    <w:rsid w:val="00CC2546"/>
    <w:rsid w:val="00CC290A"/>
    <w:rsid w:val="00CC2D36"/>
    <w:rsid w:val="00CC320E"/>
    <w:rsid w:val="00CC344C"/>
    <w:rsid w:val="00CC3995"/>
    <w:rsid w:val="00CC3CDB"/>
    <w:rsid w:val="00CC426B"/>
    <w:rsid w:val="00CC4B0B"/>
    <w:rsid w:val="00CC5779"/>
    <w:rsid w:val="00CC58E3"/>
    <w:rsid w:val="00CC598C"/>
    <w:rsid w:val="00CC5C2E"/>
    <w:rsid w:val="00CC6005"/>
    <w:rsid w:val="00CC7A22"/>
    <w:rsid w:val="00CC7EB0"/>
    <w:rsid w:val="00CD0C2F"/>
    <w:rsid w:val="00CD0F0D"/>
    <w:rsid w:val="00CD1634"/>
    <w:rsid w:val="00CD1B19"/>
    <w:rsid w:val="00CD2509"/>
    <w:rsid w:val="00CD2B8D"/>
    <w:rsid w:val="00CD3301"/>
    <w:rsid w:val="00CD361B"/>
    <w:rsid w:val="00CD436B"/>
    <w:rsid w:val="00CD4902"/>
    <w:rsid w:val="00CD5B76"/>
    <w:rsid w:val="00CD612B"/>
    <w:rsid w:val="00CD66BB"/>
    <w:rsid w:val="00CD6C82"/>
    <w:rsid w:val="00CD752A"/>
    <w:rsid w:val="00CD7C48"/>
    <w:rsid w:val="00CE01E4"/>
    <w:rsid w:val="00CE05B5"/>
    <w:rsid w:val="00CE06D6"/>
    <w:rsid w:val="00CE08F6"/>
    <w:rsid w:val="00CE13FA"/>
    <w:rsid w:val="00CE18A2"/>
    <w:rsid w:val="00CE1B69"/>
    <w:rsid w:val="00CE1D76"/>
    <w:rsid w:val="00CE236A"/>
    <w:rsid w:val="00CE2890"/>
    <w:rsid w:val="00CE2EA7"/>
    <w:rsid w:val="00CE30F3"/>
    <w:rsid w:val="00CE35D2"/>
    <w:rsid w:val="00CE365D"/>
    <w:rsid w:val="00CE3925"/>
    <w:rsid w:val="00CE4508"/>
    <w:rsid w:val="00CE50C4"/>
    <w:rsid w:val="00CE54CA"/>
    <w:rsid w:val="00CE57F7"/>
    <w:rsid w:val="00CE5BEB"/>
    <w:rsid w:val="00CE5DB5"/>
    <w:rsid w:val="00CE60FD"/>
    <w:rsid w:val="00CE626F"/>
    <w:rsid w:val="00CE6D31"/>
    <w:rsid w:val="00CE7196"/>
    <w:rsid w:val="00CE7746"/>
    <w:rsid w:val="00CE7EF1"/>
    <w:rsid w:val="00CF0408"/>
    <w:rsid w:val="00CF093F"/>
    <w:rsid w:val="00CF09C2"/>
    <w:rsid w:val="00CF1B17"/>
    <w:rsid w:val="00CF2935"/>
    <w:rsid w:val="00CF3814"/>
    <w:rsid w:val="00CF45B2"/>
    <w:rsid w:val="00CF478D"/>
    <w:rsid w:val="00CF528B"/>
    <w:rsid w:val="00CF58B1"/>
    <w:rsid w:val="00CF5920"/>
    <w:rsid w:val="00CF5C16"/>
    <w:rsid w:val="00CF5C61"/>
    <w:rsid w:val="00CF64E3"/>
    <w:rsid w:val="00CF66F2"/>
    <w:rsid w:val="00CF6E93"/>
    <w:rsid w:val="00D00030"/>
    <w:rsid w:val="00D00120"/>
    <w:rsid w:val="00D00CAC"/>
    <w:rsid w:val="00D00DAE"/>
    <w:rsid w:val="00D00FAB"/>
    <w:rsid w:val="00D01C30"/>
    <w:rsid w:val="00D021EB"/>
    <w:rsid w:val="00D02408"/>
    <w:rsid w:val="00D026A6"/>
    <w:rsid w:val="00D02940"/>
    <w:rsid w:val="00D03258"/>
    <w:rsid w:val="00D037A3"/>
    <w:rsid w:val="00D040DE"/>
    <w:rsid w:val="00D05028"/>
    <w:rsid w:val="00D052FD"/>
    <w:rsid w:val="00D05B15"/>
    <w:rsid w:val="00D06CFA"/>
    <w:rsid w:val="00D10A37"/>
    <w:rsid w:val="00D10C5A"/>
    <w:rsid w:val="00D10C9C"/>
    <w:rsid w:val="00D118D5"/>
    <w:rsid w:val="00D11C55"/>
    <w:rsid w:val="00D11E42"/>
    <w:rsid w:val="00D12069"/>
    <w:rsid w:val="00D12392"/>
    <w:rsid w:val="00D12EC3"/>
    <w:rsid w:val="00D13909"/>
    <w:rsid w:val="00D14521"/>
    <w:rsid w:val="00D14A56"/>
    <w:rsid w:val="00D14EAB"/>
    <w:rsid w:val="00D15C5C"/>
    <w:rsid w:val="00D16995"/>
    <w:rsid w:val="00D16F03"/>
    <w:rsid w:val="00D171F7"/>
    <w:rsid w:val="00D173B1"/>
    <w:rsid w:val="00D17585"/>
    <w:rsid w:val="00D176DC"/>
    <w:rsid w:val="00D20A61"/>
    <w:rsid w:val="00D22951"/>
    <w:rsid w:val="00D22E20"/>
    <w:rsid w:val="00D230BC"/>
    <w:rsid w:val="00D237C4"/>
    <w:rsid w:val="00D23F02"/>
    <w:rsid w:val="00D242A1"/>
    <w:rsid w:val="00D248F4"/>
    <w:rsid w:val="00D255C0"/>
    <w:rsid w:val="00D257B8"/>
    <w:rsid w:val="00D25EBE"/>
    <w:rsid w:val="00D2601A"/>
    <w:rsid w:val="00D26340"/>
    <w:rsid w:val="00D269BD"/>
    <w:rsid w:val="00D26B45"/>
    <w:rsid w:val="00D2733D"/>
    <w:rsid w:val="00D27ADE"/>
    <w:rsid w:val="00D27C97"/>
    <w:rsid w:val="00D30334"/>
    <w:rsid w:val="00D30B2F"/>
    <w:rsid w:val="00D30B45"/>
    <w:rsid w:val="00D31688"/>
    <w:rsid w:val="00D319A4"/>
    <w:rsid w:val="00D31BA7"/>
    <w:rsid w:val="00D31D88"/>
    <w:rsid w:val="00D31DBE"/>
    <w:rsid w:val="00D31DC6"/>
    <w:rsid w:val="00D329FB"/>
    <w:rsid w:val="00D32D6F"/>
    <w:rsid w:val="00D330F1"/>
    <w:rsid w:val="00D337F6"/>
    <w:rsid w:val="00D340D7"/>
    <w:rsid w:val="00D3426B"/>
    <w:rsid w:val="00D342E7"/>
    <w:rsid w:val="00D34C6D"/>
    <w:rsid w:val="00D3552C"/>
    <w:rsid w:val="00D36869"/>
    <w:rsid w:val="00D369A5"/>
    <w:rsid w:val="00D36D55"/>
    <w:rsid w:val="00D37761"/>
    <w:rsid w:val="00D377AF"/>
    <w:rsid w:val="00D37C28"/>
    <w:rsid w:val="00D404DA"/>
    <w:rsid w:val="00D40F15"/>
    <w:rsid w:val="00D41941"/>
    <w:rsid w:val="00D4240D"/>
    <w:rsid w:val="00D42DBF"/>
    <w:rsid w:val="00D43164"/>
    <w:rsid w:val="00D43613"/>
    <w:rsid w:val="00D43B64"/>
    <w:rsid w:val="00D441EB"/>
    <w:rsid w:val="00D44AE4"/>
    <w:rsid w:val="00D44F65"/>
    <w:rsid w:val="00D465A1"/>
    <w:rsid w:val="00D467B1"/>
    <w:rsid w:val="00D46B98"/>
    <w:rsid w:val="00D47AC0"/>
    <w:rsid w:val="00D50363"/>
    <w:rsid w:val="00D50766"/>
    <w:rsid w:val="00D5095C"/>
    <w:rsid w:val="00D50A1F"/>
    <w:rsid w:val="00D50A9E"/>
    <w:rsid w:val="00D50D96"/>
    <w:rsid w:val="00D50E15"/>
    <w:rsid w:val="00D50F02"/>
    <w:rsid w:val="00D516EE"/>
    <w:rsid w:val="00D5189F"/>
    <w:rsid w:val="00D518AB"/>
    <w:rsid w:val="00D535FA"/>
    <w:rsid w:val="00D53756"/>
    <w:rsid w:val="00D537C0"/>
    <w:rsid w:val="00D53A31"/>
    <w:rsid w:val="00D53C37"/>
    <w:rsid w:val="00D5400B"/>
    <w:rsid w:val="00D56095"/>
    <w:rsid w:val="00D560F2"/>
    <w:rsid w:val="00D561F6"/>
    <w:rsid w:val="00D567F4"/>
    <w:rsid w:val="00D5693C"/>
    <w:rsid w:val="00D609F5"/>
    <w:rsid w:val="00D60CFD"/>
    <w:rsid w:val="00D60DE6"/>
    <w:rsid w:val="00D617B4"/>
    <w:rsid w:val="00D62219"/>
    <w:rsid w:val="00D625F7"/>
    <w:rsid w:val="00D629BF"/>
    <w:rsid w:val="00D632C5"/>
    <w:rsid w:val="00D63408"/>
    <w:rsid w:val="00D64087"/>
    <w:rsid w:val="00D64A10"/>
    <w:rsid w:val="00D651F9"/>
    <w:rsid w:val="00D65459"/>
    <w:rsid w:val="00D65C43"/>
    <w:rsid w:val="00D6616F"/>
    <w:rsid w:val="00D667EC"/>
    <w:rsid w:val="00D66BA4"/>
    <w:rsid w:val="00D66C1F"/>
    <w:rsid w:val="00D67E27"/>
    <w:rsid w:val="00D703A7"/>
    <w:rsid w:val="00D70B98"/>
    <w:rsid w:val="00D72012"/>
    <w:rsid w:val="00D7270A"/>
    <w:rsid w:val="00D72CCA"/>
    <w:rsid w:val="00D741B3"/>
    <w:rsid w:val="00D74CB9"/>
    <w:rsid w:val="00D7521D"/>
    <w:rsid w:val="00D7524E"/>
    <w:rsid w:val="00D7785E"/>
    <w:rsid w:val="00D778D1"/>
    <w:rsid w:val="00D77934"/>
    <w:rsid w:val="00D77EB7"/>
    <w:rsid w:val="00D80039"/>
    <w:rsid w:val="00D80C56"/>
    <w:rsid w:val="00D80D6A"/>
    <w:rsid w:val="00D81382"/>
    <w:rsid w:val="00D81B4F"/>
    <w:rsid w:val="00D82251"/>
    <w:rsid w:val="00D82314"/>
    <w:rsid w:val="00D82368"/>
    <w:rsid w:val="00D8318B"/>
    <w:rsid w:val="00D845FF"/>
    <w:rsid w:val="00D85E92"/>
    <w:rsid w:val="00D8728A"/>
    <w:rsid w:val="00D87E57"/>
    <w:rsid w:val="00D90009"/>
    <w:rsid w:val="00D9014A"/>
    <w:rsid w:val="00D9054F"/>
    <w:rsid w:val="00D90607"/>
    <w:rsid w:val="00D91177"/>
    <w:rsid w:val="00D91F50"/>
    <w:rsid w:val="00D93732"/>
    <w:rsid w:val="00D940D3"/>
    <w:rsid w:val="00D94392"/>
    <w:rsid w:val="00D944F5"/>
    <w:rsid w:val="00D94F1D"/>
    <w:rsid w:val="00D955C8"/>
    <w:rsid w:val="00D96878"/>
    <w:rsid w:val="00DA0496"/>
    <w:rsid w:val="00DA0AF9"/>
    <w:rsid w:val="00DA0FA8"/>
    <w:rsid w:val="00DA1855"/>
    <w:rsid w:val="00DA1E8B"/>
    <w:rsid w:val="00DA21BC"/>
    <w:rsid w:val="00DA2215"/>
    <w:rsid w:val="00DA239B"/>
    <w:rsid w:val="00DA306F"/>
    <w:rsid w:val="00DA3225"/>
    <w:rsid w:val="00DA3AE2"/>
    <w:rsid w:val="00DA3B1A"/>
    <w:rsid w:val="00DA3DE7"/>
    <w:rsid w:val="00DA44A5"/>
    <w:rsid w:val="00DA4A92"/>
    <w:rsid w:val="00DA5139"/>
    <w:rsid w:val="00DA6C66"/>
    <w:rsid w:val="00DA7A47"/>
    <w:rsid w:val="00DB0C5E"/>
    <w:rsid w:val="00DB0E76"/>
    <w:rsid w:val="00DB133C"/>
    <w:rsid w:val="00DB151C"/>
    <w:rsid w:val="00DB17EE"/>
    <w:rsid w:val="00DB1BC8"/>
    <w:rsid w:val="00DB1DB8"/>
    <w:rsid w:val="00DB2046"/>
    <w:rsid w:val="00DB2898"/>
    <w:rsid w:val="00DB2F52"/>
    <w:rsid w:val="00DB3465"/>
    <w:rsid w:val="00DB39B4"/>
    <w:rsid w:val="00DB3C8A"/>
    <w:rsid w:val="00DB461B"/>
    <w:rsid w:val="00DB532C"/>
    <w:rsid w:val="00DB540A"/>
    <w:rsid w:val="00DB5B16"/>
    <w:rsid w:val="00DB5F8B"/>
    <w:rsid w:val="00DB6982"/>
    <w:rsid w:val="00DB6995"/>
    <w:rsid w:val="00DB6C20"/>
    <w:rsid w:val="00DB7118"/>
    <w:rsid w:val="00DC0120"/>
    <w:rsid w:val="00DC0391"/>
    <w:rsid w:val="00DC12D9"/>
    <w:rsid w:val="00DC1393"/>
    <w:rsid w:val="00DC14CD"/>
    <w:rsid w:val="00DC14F5"/>
    <w:rsid w:val="00DC31B0"/>
    <w:rsid w:val="00DC3E78"/>
    <w:rsid w:val="00DC482B"/>
    <w:rsid w:val="00DC4BBE"/>
    <w:rsid w:val="00DC55C7"/>
    <w:rsid w:val="00DC5D15"/>
    <w:rsid w:val="00DC5E43"/>
    <w:rsid w:val="00DC6243"/>
    <w:rsid w:val="00DC689E"/>
    <w:rsid w:val="00DC7472"/>
    <w:rsid w:val="00DC7D33"/>
    <w:rsid w:val="00DD016E"/>
    <w:rsid w:val="00DD06A5"/>
    <w:rsid w:val="00DD07A5"/>
    <w:rsid w:val="00DD1031"/>
    <w:rsid w:val="00DD1066"/>
    <w:rsid w:val="00DD2287"/>
    <w:rsid w:val="00DD2AB6"/>
    <w:rsid w:val="00DD2C6A"/>
    <w:rsid w:val="00DD3062"/>
    <w:rsid w:val="00DD30F9"/>
    <w:rsid w:val="00DD33CF"/>
    <w:rsid w:val="00DD35C9"/>
    <w:rsid w:val="00DD376E"/>
    <w:rsid w:val="00DD446A"/>
    <w:rsid w:val="00DD521A"/>
    <w:rsid w:val="00DD576B"/>
    <w:rsid w:val="00DD5DD6"/>
    <w:rsid w:val="00DD5FC2"/>
    <w:rsid w:val="00DD6757"/>
    <w:rsid w:val="00DD6F93"/>
    <w:rsid w:val="00DD6FE6"/>
    <w:rsid w:val="00DD710F"/>
    <w:rsid w:val="00DD7AD3"/>
    <w:rsid w:val="00DD7E2E"/>
    <w:rsid w:val="00DE0412"/>
    <w:rsid w:val="00DE0593"/>
    <w:rsid w:val="00DE0876"/>
    <w:rsid w:val="00DE0A71"/>
    <w:rsid w:val="00DE0D59"/>
    <w:rsid w:val="00DE10A3"/>
    <w:rsid w:val="00DE149F"/>
    <w:rsid w:val="00DE1870"/>
    <w:rsid w:val="00DE2B08"/>
    <w:rsid w:val="00DE30F4"/>
    <w:rsid w:val="00DE325F"/>
    <w:rsid w:val="00DE3C51"/>
    <w:rsid w:val="00DE3F2D"/>
    <w:rsid w:val="00DE415C"/>
    <w:rsid w:val="00DE4B36"/>
    <w:rsid w:val="00DE4CC4"/>
    <w:rsid w:val="00DE4D02"/>
    <w:rsid w:val="00DE55E9"/>
    <w:rsid w:val="00DE607F"/>
    <w:rsid w:val="00DE716F"/>
    <w:rsid w:val="00DE7584"/>
    <w:rsid w:val="00DE7ACD"/>
    <w:rsid w:val="00DE7C06"/>
    <w:rsid w:val="00DE7F1A"/>
    <w:rsid w:val="00DF0790"/>
    <w:rsid w:val="00DF0CDE"/>
    <w:rsid w:val="00DF12E2"/>
    <w:rsid w:val="00DF16D5"/>
    <w:rsid w:val="00DF18F8"/>
    <w:rsid w:val="00DF1AD8"/>
    <w:rsid w:val="00DF2349"/>
    <w:rsid w:val="00DF2627"/>
    <w:rsid w:val="00DF38E6"/>
    <w:rsid w:val="00DF3CA2"/>
    <w:rsid w:val="00DF4267"/>
    <w:rsid w:val="00DF4744"/>
    <w:rsid w:val="00DF4934"/>
    <w:rsid w:val="00DF4AAD"/>
    <w:rsid w:val="00DF4E2B"/>
    <w:rsid w:val="00DF5690"/>
    <w:rsid w:val="00DF6098"/>
    <w:rsid w:val="00DF60EC"/>
    <w:rsid w:val="00DF623C"/>
    <w:rsid w:val="00DF64FA"/>
    <w:rsid w:val="00DF6CF4"/>
    <w:rsid w:val="00DF72F3"/>
    <w:rsid w:val="00DF74D2"/>
    <w:rsid w:val="00E00BF0"/>
    <w:rsid w:val="00E0165F"/>
    <w:rsid w:val="00E0209D"/>
    <w:rsid w:val="00E025D1"/>
    <w:rsid w:val="00E02C54"/>
    <w:rsid w:val="00E037B0"/>
    <w:rsid w:val="00E03CF4"/>
    <w:rsid w:val="00E04DD8"/>
    <w:rsid w:val="00E05063"/>
    <w:rsid w:val="00E056ED"/>
    <w:rsid w:val="00E05FC2"/>
    <w:rsid w:val="00E06258"/>
    <w:rsid w:val="00E069B8"/>
    <w:rsid w:val="00E06A0E"/>
    <w:rsid w:val="00E07166"/>
    <w:rsid w:val="00E100E3"/>
    <w:rsid w:val="00E103E5"/>
    <w:rsid w:val="00E10C22"/>
    <w:rsid w:val="00E10E94"/>
    <w:rsid w:val="00E113F1"/>
    <w:rsid w:val="00E124A9"/>
    <w:rsid w:val="00E1296B"/>
    <w:rsid w:val="00E12AF2"/>
    <w:rsid w:val="00E134EE"/>
    <w:rsid w:val="00E140D5"/>
    <w:rsid w:val="00E1462F"/>
    <w:rsid w:val="00E14782"/>
    <w:rsid w:val="00E14BF2"/>
    <w:rsid w:val="00E14D24"/>
    <w:rsid w:val="00E14FFA"/>
    <w:rsid w:val="00E160F6"/>
    <w:rsid w:val="00E16306"/>
    <w:rsid w:val="00E171E3"/>
    <w:rsid w:val="00E171EF"/>
    <w:rsid w:val="00E1743D"/>
    <w:rsid w:val="00E209A1"/>
    <w:rsid w:val="00E21BB8"/>
    <w:rsid w:val="00E22100"/>
    <w:rsid w:val="00E2245E"/>
    <w:rsid w:val="00E227E6"/>
    <w:rsid w:val="00E229AD"/>
    <w:rsid w:val="00E23923"/>
    <w:rsid w:val="00E23E2D"/>
    <w:rsid w:val="00E23FBC"/>
    <w:rsid w:val="00E26851"/>
    <w:rsid w:val="00E2705C"/>
    <w:rsid w:val="00E27E83"/>
    <w:rsid w:val="00E304FF"/>
    <w:rsid w:val="00E31570"/>
    <w:rsid w:val="00E31E89"/>
    <w:rsid w:val="00E32625"/>
    <w:rsid w:val="00E326C7"/>
    <w:rsid w:val="00E3293C"/>
    <w:rsid w:val="00E32D4B"/>
    <w:rsid w:val="00E3302E"/>
    <w:rsid w:val="00E3340D"/>
    <w:rsid w:val="00E33F76"/>
    <w:rsid w:val="00E3418A"/>
    <w:rsid w:val="00E3419F"/>
    <w:rsid w:val="00E361BC"/>
    <w:rsid w:val="00E361F4"/>
    <w:rsid w:val="00E364E0"/>
    <w:rsid w:val="00E3685C"/>
    <w:rsid w:val="00E36BE6"/>
    <w:rsid w:val="00E37470"/>
    <w:rsid w:val="00E37842"/>
    <w:rsid w:val="00E37895"/>
    <w:rsid w:val="00E378BB"/>
    <w:rsid w:val="00E379C3"/>
    <w:rsid w:val="00E37EC8"/>
    <w:rsid w:val="00E40359"/>
    <w:rsid w:val="00E40604"/>
    <w:rsid w:val="00E4087E"/>
    <w:rsid w:val="00E40F62"/>
    <w:rsid w:val="00E4124E"/>
    <w:rsid w:val="00E414D7"/>
    <w:rsid w:val="00E414E2"/>
    <w:rsid w:val="00E423A5"/>
    <w:rsid w:val="00E42FBC"/>
    <w:rsid w:val="00E43476"/>
    <w:rsid w:val="00E4382E"/>
    <w:rsid w:val="00E4405B"/>
    <w:rsid w:val="00E44ACA"/>
    <w:rsid w:val="00E457B7"/>
    <w:rsid w:val="00E45A2A"/>
    <w:rsid w:val="00E46787"/>
    <w:rsid w:val="00E47329"/>
    <w:rsid w:val="00E47D57"/>
    <w:rsid w:val="00E502C6"/>
    <w:rsid w:val="00E50971"/>
    <w:rsid w:val="00E50CF3"/>
    <w:rsid w:val="00E50D3F"/>
    <w:rsid w:val="00E51939"/>
    <w:rsid w:val="00E5227C"/>
    <w:rsid w:val="00E52D45"/>
    <w:rsid w:val="00E52E21"/>
    <w:rsid w:val="00E538FE"/>
    <w:rsid w:val="00E539DB"/>
    <w:rsid w:val="00E53AB9"/>
    <w:rsid w:val="00E53F7A"/>
    <w:rsid w:val="00E54357"/>
    <w:rsid w:val="00E54DC4"/>
    <w:rsid w:val="00E55F65"/>
    <w:rsid w:val="00E5600C"/>
    <w:rsid w:val="00E56795"/>
    <w:rsid w:val="00E56816"/>
    <w:rsid w:val="00E5690D"/>
    <w:rsid w:val="00E571B9"/>
    <w:rsid w:val="00E573ED"/>
    <w:rsid w:val="00E57E59"/>
    <w:rsid w:val="00E608A0"/>
    <w:rsid w:val="00E609AD"/>
    <w:rsid w:val="00E60BA8"/>
    <w:rsid w:val="00E60F3B"/>
    <w:rsid w:val="00E6102C"/>
    <w:rsid w:val="00E61197"/>
    <w:rsid w:val="00E61456"/>
    <w:rsid w:val="00E618A2"/>
    <w:rsid w:val="00E6190B"/>
    <w:rsid w:val="00E62BDD"/>
    <w:rsid w:val="00E62E9F"/>
    <w:rsid w:val="00E634EE"/>
    <w:rsid w:val="00E635E0"/>
    <w:rsid w:val="00E64DE2"/>
    <w:rsid w:val="00E6516F"/>
    <w:rsid w:val="00E653F9"/>
    <w:rsid w:val="00E65877"/>
    <w:rsid w:val="00E66247"/>
    <w:rsid w:val="00E66431"/>
    <w:rsid w:val="00E673C8"/>
    <w:rsid w:val="00E67B08"/>
    <w:rsid w:val="00E67C4C"/>
    <w:rsid w:val="00E7014D"/>
    <w:rsid w:val="00E71005"/>
    <w:rsid w:val="00E7187C"/>
    <w:rsid w:val="00E71E18"/>
    <w:rsid w:val="00E72167"/>
    <w:rsid w:val="00E7289B"/>
    <w:rsid w:val="00E7295E"/>
    <w:rsid w:val="00E72CA2"/>
    <w:rsid w:val="00E72DF8"/>
    <w:rsid w:val="00E7301C"/>
    <w:rsid w:val="00E73114"/>
    <w:rsid w:val="00E7319E"/>
    <w:rsid w:val="00E733C4"/>
    <w:rsid w:val="00E735A2"/>
    <w:rsid w:val="00E73BB6"/>
    <w:rsid w:val="00E73E45"/>
    <w:rsid w:val="00E73F91"/>
    <w:rsid w:val="00E73FC6"/>
    <w:rsid w:val="00E74744"/>
    <w:rsid w:val="00E74BF6"/>
    <w:rsid w:val="00E74F18"/>
    <w:rsid w:val="00E751C5"/>
    <w:rsid w:val="00E75437"/>
    <w:rsid w:val="00E75A87"/>
    <w:rsid w:val="00E767B1"/>
    <w:rsid w:val="00E77089"/>
    <w:rsid w:val="00E77413"/>
    <w:rsid w:val="00E775B1"/>
    <w:rsid w:val="00E80461"/>
    <w:rsid w:val="00E806D5"/>
    <w:rsid w:val="00E81672"/>
    <w:rsid w:val="00E817EA"/>
    <w:rsid w:val="00E81E5C"/>
    <w:rsid w:val="00E82077"/>
    <w:rsid w:val="00E82124"/>
    <w:rsid w:val="00E82B16"/>
    <w:rsid w:val="00E8306D"/>
    <w:rsid w:val="00E8347B"/>
    <w:rsid w:val="00E8360D"/>
    <w:rsid w:val="00E837A4"/>
    <w:rsid w:val="00E83C33"/>
    <w:rsid w:val="00E84176"/>
    <w:rsid w:val="00E84766"/>
    <w:rsid w:val="00E84C8E"/>
    <w:rsid w:val="00E84F23"/>
    <w:rsid w:val="00E8535E"/>
    <w:rsid w:val="00E85DA6"/>
    <w:rsid w:val="00E85F21"/>
    <w:rsid w:val="00E8605A"/>
    <w:rsid w:val="00E866F0"/>
    <w:rsid w:val="00E86EAA"/>
    <w:rsid w:val="00E872D0"/>
    <w:rsid w:val="00E8747B"/>
    <w:rsid w:val="00E87882"/>
    <w:rsid w:val="00E902FD"/>
    <w:rsid w:val="00E9073A"/>
    <w:rsid w:val="00E91058"/>
    <w:rsid w:val="00E91561"/>
    <w:rsid w:val="00E91577"/>
    <w:rsid w:val="00E91B04"/>
    <w:rsid w:val="00E926AA"/>
    <w:rsid w:val="00E92782"/>
    <w:rsid w:val="00E92915"/>
    <w:rsid w:val="00E93A8F"/>
    <w:rsid w:val="00E94C2F"/>
    <w:rsid w:val="00E94CB8"/>
    <w:rsid w:val="00E95172"/>
    <w:rsid w:val="00E956E7"/>
    <w:rsid w:val="00E95977"/>
    <w:rsid w:val="00E95D27"/>
    <w:rsid w:val="00E9633C"/>
    <w:rsid w:val="00E970D0"/>
    <w:rsid w:val="00E972A5"/>
    <w:rsid w:val="00E974CC"/>
    <w:rsid w:val="00EA0A15"/>
    <w:rsid w:val="00EA0BF1"/>
    <w:rsid w:val="00EA0D1A"/>
    <w:rsid w:val="00EA1500"/>
    <w:rsid w:val="00EA1DD5"/>
    <w:rsid w:val="00EA204D"/>
    <w:rsid w:val="00EA4337"/>
    <w:rsid w:val="00EA49A2"/>
    <w:rsid w:val="00EA4C0B"/>
    <w:rsid w:val="00EA4CCE"/>
    <w:rsid w:val="00EA5200"/>
    <w:rsid w:val="00EA61AA"/>
    <w:rsid w:val="00EA7A79"/>
    <w:rsid w:val="00EB059E"/>
    <w:rsid w:val="00EB0C8E"/>
    <w:rsid w:val="00EB0F64"/>
    <w:rsid w:val="00EB1584"/>
    <w:rsid w:val="00EB1C5A"/>
    <w:rsid w:val="00EB1F4F"/>
    <w:rsid w:val="00EB265A"/>
    <w:rsid w:val="00EB3B08"/>
    <w:rsid w:val="00EB3CE2"/>
    <w:rsid w:val="00EB4383"/>
    <w:rsid w:val="00EB4AA9"/>
    <w:rsid w:val="00EB4B74"/>
    <w:rsid w:val="00EB4B75"/>
    <w:rsid w:val="00EB4BE1"/>
    <w:rsid w:val="00EB5003"/>
    <w:rsid w:val="00EB5865"/>
    <w:rsid w:val="00EB5C3C"/>
    <w:rsid w:val="00EB68C5"/>
    <w:rsid w:val="00EB6DC6"/>
    <w:rsid w:val="00EB6EDE"/>
    <w:rsid w:val="00EB6F07"/>
    <w:rsid w:val="00EB70BD"/>
    <w:rsid w:val="00EB7502"/>
    <w:rsid w:val="00EB7AA4"/>
    <w:rsid w:val="00EC211F"/>
    <w:rsid w:val="00EC237A"/>
    <w:rsid w:val="00EC258E"/>
    <w:rsid w:val="00EC3764"/>
    <w:rsid w:val="00EC43D8"/>
    <w:rsid w:val="00EC45BB"/>
    <w:rsid w:val="00EC4AA4"/>
    <w:rsid w:val="00EC568F"/>
    <w:rsid w:val="00EC59BA"/>
    <w:rsid w:val="00EC7C7A"/>
    <w:rsid w:val="00EC7EB6"/>
    <w:rsid w:val="00ED0748"/>
    <w:rsid w:val="00ED079F"/>
    <w:rsid w:val="00ED0943"/>
    <w:rsid w:val="00ED0DB1"/>
    <w:rsid w:val="00ED1487"/>
    <w:rsid w:val="00ED1B03"/>
    <w:rsid w:val="00ED1BA6"/>
    <w:rsid w:val="00ED201E"/>
    <w:rsid w:val="00ED2563"/>
    <w:rsid w:val="00ED26C1"/>
    <w:rsid w:val="00ED29F5"/>
    <w:rsid w:val="00ED3C5D"/>
    <w:rsid w:val="00ED3DF4"/>
    <w:rsid w:val="00ED3FB8"/>
    <w:rsid w:val="00ED423E"/>
    <w:rsid w:val="00ED4FB8"/>
    <w:rsid w:val="00ED6223"/>
    <w:rsid w:val="00ED6486"/>
    <w:rsid w:val="00ED6813"/>
    <w:rsid w:val="00ED6FCD"/>
    <w:rsid w:val="00ED78D7"/>
    <w:rsid w:val="00EE0038"/>
    <w:rsid w:val="00EE086E"/>
    <w:rsid w:val="00EE1676"/>
    <w:rsid w:val="00EE1D51"/>
    <w:rsid w:val="00EE2363"/>
    <w:rsid w:val="00EE23FB"/>
    <w:rsid w:val="00EE276E"/>
    <w:rsid w:val="00EE2B7A"/>
    <w:rsid w:val="00EE2BDC"/>
    <w:rsid w:val="00EE2D26"/>
    <w:rsid w:val="00EE4440"/>
    <w:rsid w:val="00EE446F"/>
    <w:rsid w:val="00EE462F"/>
    <w:rsid w:val="00EE5B3B"/>
    <w:rsid w:val="00EE603A"/>
    <w:rsid w:val="00EE7A1B"/>
    <w:rsid w:val="00EF0141"/>
    <w:rsid w:val="00EF1557"/>
    <w:rsid w:val="00EF1A2C"/>
    <w:rsid w:val="00EF25F9"/>
    <w:rsid w:val="00EF28CC"/>
    <w:rsid w:val="00EF2B51"/>
    <w:rsid w:val="00EF31BA"/>
    <w:rsid w:val="00EF33C5"/>
    <w:rsid w:val="00EF3A77"/>
    <w:rsid w:val="00EF3D0E"/>
    <w:rsid w:val="00EF5707"/>
    <w:rsid w:val="00EF5BB7"/>
    <w:rsid w:val="00EF6DB4"/>
    <w:rsid w:val="00F00A03"/>
    <w:rsid w:val="00F00B1C"/>
    <w:rsid w:val="00F01135"/>
    <w:rsid w:val="00F01C1B"/>
    <w:rsid w:val="00F0220C"/>
    <w:rsid w:val="00F025EF"/>
    <w:rsid w:val="00F0281C"/>
    <w:rsid w:val="00F02B51"/>
    <w:rsid w:val="00F02D3C"/>
    <w:rsid w:val="00F02DB4"/>
    <w:rsid w:val="00F035C1"/>
    <w:rsid w:val="00F03960"/>
    <w:rsid w:val="00F0408A"/>
    <w:rsid w:val="00F04299"/>
    <w:rsid w:val="00F04499"/>
    <w:rsid w:val="00F04505"/>
    <w:rsid w:val="00F045EC"/>
    <w:rsid w:val="00F046E4"/>
    <w:rsid w:val="00F0490E"/>
    <w:rsid w:val="00F04A63"/>
    <w:rsid w:val="00F04D77"/>
    <w:rsid w:val="00F05D71"/>
    <w:rsid w:val="00F0744C"/>
    <w:rsid w:val="00F07852"/>
    <w:rsid w:val="00F07AC9"/>
    <w:rsid w:val="00F108B2"/>
    <w:rsid w:val="00F10BC4"/>
    <w:rsid w:val="00F11701"/>
    <w:rsid w:val="00F1179C"/>
    <w:rsid w:val="00F1208D"/>
    <w:rsid w:val="00F12A5B"/>
    <w:rsid w:val="00F12E24"/>
    <w:rsid w:val="00F1306F"/>
    <w:rsid w:val="00F1371B"/>
    <w:rsid w:val="00F13756"/>
    <w:rsid w:val="00F14370"/>
    <w:rsid w:val="00F14C79"/>
    <w:rsid w:val="00F16395"/>
    <w:rsid w:val="00F1652D"/>
    <w:rsid w:val="00F168E8"/>
    <w:rsid w:val="00F16B31"/>
    <w:rsid w:val="00F2096E"/>
    <w:rsid w:val="00F20E63"/>
    <w:rsid w:val="00F21B5C"/>
    <w:rsid w:val="00F22AB6"/>
    <w:rsid w:val="00F22B9D"/>
    <w:rsid w:val="00F22C42"/>
    <w:rsid w:val="00F2316E"/>
    <w:rsid w:val="00F2330E"/>
    <w:rsid w:val="00F24770"/>
    <w:rsid w:val="00F24B48"/>
    <w:rsid w:val="00F25222"/>
    <w:rsid w:val="00F253CF"/>
    <w:rsid w:val="00F25B6B"/>
    <w:rsid w:val="00F267F1"/>
    <w:rsid w:val="00F270A4"/>
    <w:rsid w:val="00F27456"/>
    <w:rsid w:val="00F274E0"/>
    <w:rsid w:val="00F300A9"/>
    <w:rsid w:val="00F30110"/>
    <w:rsid w:val="00F3041A"/>
    <w:rsid w:val="00F309C1"/>
    <w:rsid w:val="00F30A64"/>
    <w:rsid w:val="00F3129A"/>
    <w:rsid w:val="00F3164A"/>
    <w:rsid w:val="00F31DC2"/>
    <w:rsid w:val="00F324AD"/>
    <w:rsid w:val="00F32E9D"/>
    <w:rsid w:val="00F33861"/>
    <w:rsid w:val="00F33ED3"/>
    <w:rsid w:val="00F34258"/>
    <w:rsid w:val="00F34508"/>
    <w:rsid w:val="00F34B13"/>
    <w:rsid w:val="00F34EA6"/>
    <w:rsid w:val="00F353C9"/>
    <w:rsid w:val="00F35AC9"/>
    <w:rsid w:val="00F35D22"/>
    <w:rsid w:val="00F36304"/>
    <w:rsid w:val="00F36C0E"/>
    <w:rsid w:val="00F37D6A"/>
    <w:rsid w:val="00F4135D"/>
    <w:rsid w:val="00F4147C"/>
    <w:rsid w:val="00F41B85"/>
    <w:rsid w:val="00F42268"/>
    <w:rsid w:val="00F42555"/>
    <w:rsid w:val="00F42BBC"/>
    <w:rsid w:val="00F42DBA"/>
    <w:rsid w:val="00F4340A"/>
    <w:rsid w:val="00F43855"/>
    <w:rsid w:val="00F4449D"/>
    <w:rsid w:val="00F44BAE"/>
    <w:rsid w:val="00F44CA8"/>
    <w:rsid w:val="00F44D07"/>
    <w:rsid w:val="00F4563B"/>
    <w:rsid w:val="00F45BE2"/>
    <w:rsid w:val="00F45BF9"/>
    <w:rsid w:val="00F45C33"/>
    <w:rsid w:val="00F46521"/>
    <w:rsid w:val="00F46E7F"/>
    <w:rsid w:val="00F473AA"/>
    <w:rsid w:val="00F4788E"/>
    <w:rsid w:val="00F47B69"/>
    <w:rsid w:val="00F509FD"/>
    <w:rsid w:val="00F50A9A"/>
    <w:rsid w:val="00F50FC7"/>
    <w:rsid w:val="00F51429"/>
    <w:rsid w:val="00F51602"/>
    <w:rsid w:val="00F516EB"/>
    <w:rsid w:val="00F519F8"/>
    <w:rsid w:val="00F51C43"/>
    <w:rsid w:val="00F52DD0"/>
    <w:rsid w:val="00F52E7F"/>
    <w:rsid w:val="00F54923"/>
    <w:rsid w:val="00F54B97"/>
    <w:rsid w:val="00F54EE8"/>
    <w:rsid w:val="00F55026"/>
    <w:rsid w:val="00F5516E"/>
    <w:rsid w:val="00F55718"/>
    <w:rsid w:val="00F56633"/>
    <w:rsid w:val="00F56BF7"/>
    <w:rsid w:val="00F5750A"/>
    <w:rsid w:val="00F61106"/>
    <w:rsid w:val="00F618BA"/>
    <w:rsid w:val="00F61CC2"/>
    <w:rsid w:val="00F62645"/>
    <w:rsid w:val="00F629A3"/>
    <w:rsid w:val="00F63314"/>
    <w:rsid w:val="00F6387F"/>
    <w:rsid w:val="00F63D59"/>
    <w:rsid w:val="00F63F0F"/>
    <w:rsid w:val="00F6499D"/>
    <w:rsid w:val="00F66DB1"/>
    <w:rsid w:val="00F6736F"/>
    <w:rsid w:val="00F67462"/>
    <w:rsid w:val="00F6774E"/>
    <w:rsid w:val="00F700FC"/>
    <w:rsid w:val="00F7082A"/>
    <w:rsid w:val="00F72490"/>
    <w:rsid w:val="00F7279F"/>
    <w:rsid w:val="00F73745"/>
    <w:rsid w:val="00F73F29"/>
    <w:rsid w:val="00F73FA5"/>
    <w:rsid w:val="00F74DA6"/>
    <w:rsid w:val="00F7570A"/>
    <w:rsid w:val="00F75D77"/>
    <w:rsid w:val="00F75F7B"/>
    <w:rsid w:val="00F767F6"/>
    <w:rsid w:val="00F774B8"/>
    <w:rsid w:val="00F77768"/>
    <w:rsid w:val="00F779B3"/>
    <w:rsid w:val="00F77CD6"/>
    <w:rsid w:val="00F77FA2"/>
    <w:rsid w:val="00F804EC"/>
    <w:rsid w:val="00F805F9"/>
    <w:rsid w:val="00F80667"/>
    <w:rsid w:val="00F80860"/>
    <w:rsid w:val="00F808FD"/>
    <w:rsid w:val="00F80AC3"/>
    <w:rsid w:val="00F8147A"/>
    <w:rsid w:val="00F8242D"/>
    <w:rsid w:val="00F8274F"/>
    <w:rsid w:val="00F827CA"/>
    <w:rsid w:val="00F82E84"/>
    <w:rsid w:val="00F834F1"/>
    <w:rsid w:val="00F85715"/>
    <w:rsid w:val="00F8587A"/>
    <w:rsid w:val="00F85E27"/>
    <w:rsid w:val="00F8661F"/>
    <w:rsid w:val="00F86825"/>
    <w:rsid w:val="00F8759E"/>
    <w:rsid w:val="00F87999"/>
    <w:rsid w:val="00F87CE8"/>
    <w:rsid w:val="00F90432"/>
    <w:rsid w:val="00F90713"/>
    <w:rsid w:val="00F9117F"/>
    <w:rsid w:val="00F913DF"/>
    <w:rsid w:val="00F9366D"/>
    <w:rsid w:val="00F93EE8"/>
    <w:rsid w:val="00F95102"/>
    <w:rsid w:val="00F9518D"/>
    <w:rsid w:val="00F9551C"/>
    <w:rsid w:val="00F95D0D"/>
    <w:rsid w:val="00F96D8C"/>
    <w:rsid w:val="00F97984"/>
    <w:rsid w:val="00FA052B"/>
    <w:rsid w:val="00FA0A12"/>
    <w:rsid w:val="00FA10A1"/>
    <w:rsid w:val="00FA1AE3"/>
    <w:rsid w:val="00FA1C73"/>
    <w:rsid w:val="00FA1F3C"/>
    <w:rsid w:val="00FA2B71"/>
    <w:rsid w:val="00FA3C56"/>
    <w:rsid w:val="00FA3C8E"/>
    <w:rsid w:val="00FA3CD2"/>
    <w:rsid w:val="00FA3D7E"/>
    <w:rsid w:val="00FA3EC9"/>
    <w:rsid w:val="00FA5879"/>
    <w:rsid w:val="00FA6099"/>
    <w:rsid w:val="00FA68D0"/>
    <w:rsid w:val="00FA7B5A"/>
    <w:rsid w:val="00FA7F0C"/>
    <w:rsid w:val="00FB0F55"/>
    <w:rsid w:val="00FB1312"/>
    <w:rsid w:val="00FB1491"/>
    <w:rsid w:val="00FB19F8"/>
    <w:rsid w:val="00FB1CE8"/>
    <w:rsid w:val="00FB2B48"/>
    <w:rsid w:val="00FB2D4D"/>
    <w:rsid w:val="00FB2F07"/>
    <w:rsid w:val="00FB3E96"/>
    <w:rsid w:val="00FB4621"/>
    <w:rsid w:val="00FB4E5F"/>
    <w:rsid w:val="00FB4FED"/>
    <w:rsid w:val="00FB582F"/>
    <w:rsid w:val="00FB58A1"/>
    <w:rsid w:val="00FB6CBB"/>
    <w:rsid w:val="00FB708B"/>
    <w:rsid w:val="00FC0164"/>
    <w:rsid w:val="00FC03BF"/>
    <w:rsid w:val="00FC0ECD"/>
    <w:rsid w:val="00FC1590"/>
    <w:rsid w:val="00FC2796"/>
    <w:rsid w:val="00FC29AD"/>
    <w:rsid w:val="00FC2DEB"/>
    <w:rsid w:val="00FC2EE4"/>
    <w:rsid w:val="00FC310C"/>
    <w:rsid w:val="00FC3690"/>
    <w:rsid w:val="00FC3A54"/>
    <w:rsid w:val="00FC4082"/>
    <w:rsid w:val="00FC4450"/>
    <w:rsid w:val="00FC4B98"/>
    <w:rsid w:val="00FC61D0"/>
    <w:rsid w:val="00FC6C01"/>
    <w:rsid w:val="00FC7B4F"/>
    <w:rsid w:val="00FC7B5C"/>
    <w:rsid w:val="00FD0404"/>
    <w:rsid w:val="00FD0970"/>
    <w:rsid w:val="00FD194A"/>
    <w:rsid w:val="00FD1C6E"/>
    <w:rsid w:val="00FD2505"/>
    <w:rsid w:val="00FD26A7"/>
    <w:rsid w:val="00FD3FF8"/>
    <w:rsid w:val="00FD534D"/>
    <w:rsid w:val="00FD5506"/>
    <w:rsid w:val="00FD572D"/>
    <w:rsid w:val="00FD65F9"/>
    <w:rsid w:val="00FD6D3B"/>
    <w:rsid w:val="00FE0860"/>
    <w:rsid w:val="00FE0F0C"/>
    <w:rsid w:val="00FE1121"/>
    <w:rsid w:val="00FE1178"/>
    <w:rsid w:val="00FE1EF9"/>
    <w:rsid w:val="00FE2867"/>
    <w:rsid w:val="00FE2A0F"/>
    <w:rsid w:val="00FE34F2"/>
    <w:rsid w:val="00FE41F3"/>
    <w:rsid w:val="00FE470A"/>
    <w:rsid w:val="00FE49ED"/>
    <w:rsid w:val="00FE580A"/>
    <w:rsid w:val="00FE590F"/>
    <w:rsid w:val="00FE5F08"/>
    <w:rsid w:val="00FE6466"/>
    <w:rsid w:val="00FE69FD"/>
    <w:rsid w:val="00FE6BF7"/>
    <w:rsid w:val="00FE6CA8"/>
    <w:rsid w:val="00FE6DE6"/>
    <w:rsid w:val="00FE6F4C"/>
    <w:rsid w:val="00FE753D"/>
    <w:rsid w:val="00FE766B"/>
    <w:rsid w:val="00FE7741"/>
    <w:rsid w:val="00FF02A3"/>
    <w:rsid w:val="00FF0453"/>
    <w:rsid w:val="00FF051B"/>
    <w:rsid w:val="00FF1237"/>
    <w:rsid w:val="00FF1497"/>
    <w:rsid w:val="00FF1E4C"/>
    <w:rsid w:val="00FF2238"/>
    <w:rsid w:val="00FF2452"/>
    <w:rsid w:val="00FF254E"/>
    <w:rsid w:val="00FF282D"/>
    <w:rsid w:val="00FF290F"/>
    <w:rsid w:val="00FF2C44"/>
    <w:rsid w:val="00FF2F27"/>
    <w:rsid w:val="00FF44FD"/>
    <w:rsid w:val="00FF4539"/>
    <w:rsid w:val="00FF4882"/>
    <w:rsid w:val="00FF4BC5"/>
    <w:rsid w:val="00FF5118"/>
    <w:rsid w:val="00FF5DC0"/>
    <w:rsid w:val="00FF5ECB"/>
    <w:rsid w:val="00FF6222"/>
    <w:rsid w:val="00FF77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4FAD47E"/>
  <w15:docId w15:val="{07CC854E-AE1D-4402-9740-2579BCB1E8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1" w:qFormat="1"/>
    <w:lsdException w:name="heading 2" w:locked="1" w:uiPriority="9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locked="1" w:semiHidden="1" w:unhideWhenUsed="1"/>
    <w:lsdException w:name="footnote text" w:locked="1" w:semiHidden="1" w:unhideWhenUsed="1"/>
    <w:lsdException w:name="annotation text" w:semiHidden="1" w:uiPriority="0" w:unhideWhenUsed="1"/>
    <w:lsdException w:name="header" w:locked="1" w:semiHidden="1" w:uiPriority="0" w:unhideWhenUsed="1"/>
    <w:lsdException w:name="footer" w:locked="1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locked="1" w:semiHidden="1" w:unhideWhenUsed="1"/>
    <w:lsdException w:name="envelope address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iPriority="0" w:unhideWhenUsed="1"/>
    <w:lsdException w:name="line number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semiHidden="1" w:unhideWhenUsed="1"/>
    <w:lsdException w:name="toa heading" w:semiHidden="1" w:unhideWhenUsed="1"/>
    <w:lsdException w:name="List" w:locked="1" w:semiHidden="1" w:unhideWhenUsed="1"/>
    <w:lsdException w:name="List Bullet" w:locked="1" w:semiHidden="1" w:unhideWhenUsed="1"/>
    <w:lsdException w:name="List Number" w:locked="1"/>
    <w:lsdException w:name="List 2" w:locked="1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Salutation" w:semiHidden="1" w:unhideWhenUsed="1"/>
    <w:lsdException w:name="Date" w:semiHidden="1" w:unhideWhenUsed="1"/>
    <w:lsdException w:name="Body Text First Indent" w:lock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locked="1" w:semiHidden="1" w:unhideWhenUsed="1"/>
    <w:lsdException w:name="No List" w:locked="1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72914"/>
    <w:pPr>
      <w:spacing w:line="288" w:lineRule="auto"/>
      <w:jc w:val="both"/>
    </w:pPr>
    <w:rPr>
      <w:szCs w:val="20"/>
      <w:lang w:eastAsia="en-US"/>
    </w:rPr>
  </w:style>
  <w:style w:type="paragraph" w:styleId="Nagwek1">
    <w:name w:val="heading 1"/>
    <w:aliases w:val="Nagłówek dokumentów,Topic Heading 1,H1,h1,L1,Heading 1 Char,Nagłówek I,^Nagłówek 1"/>
    <w:basedOn w:val="Normalny"/>
    <w:next w:val="Normalny"/>
    <w:link w:val="Nagwek1Znak"/>
    <w:uiPriority w:val="1"/>
    <w:qFormat/>
    <w:rsid w:val="007D75C1"/>
    <w:pPr>
      <w:keepNext/>
      <w:keepLines/>
      <w:numPr>
        <w:numId w:val="11"/>
      </w:numPr>
      <w:spacing w:before="360" w:after="240"/>
      <w:outlineLvl w:val="0"/>
    </w:pPr>
    <w:rPr>
      <w:b/>
      <w:caps/>
      <w:kern w:val="28"/>
      <w:lang w:val="en-GB"/>
    </w:rPr>
  </w:style>
  <w:style w:type="paragraph" w:styleId="Nagwek2">
    <w:name w:val="heading 2"/>
    <w:aliases w:val="Nagłówek dokumentów 2,Level 21,Level 22,Level 23,Level 24,Level 25,Level 211,Level 221,Level 231,Level 241,Level 26,Level 27,Level 28,Level 29,Level 212,Level 222,Level 232,Level 242,Level 251,Level 2111,Level 2211,Level 2311,Title 2"/>
    <w:basedOn w:val="Normalny"/>
    <w:next w:val="Normalny"/>
    <w:link w:val="Nagwek2Znak"/>
    <w:uiPriority w:val="9"/>
    <w:qFormat/>
    <w:rsid w:val="007D75C1"/>
    <w:pPr>
      <w:keepNext/>
      <w:keepLines/>
      <w:numPr>
        <w:ilvl w:val="1"/>
        <w:numId w:val="11"/>
      </w:numPr>
      <w:spacing w:before="240"/>
      <w:outlineLvl w:val="1"/>
    </w:pPr>
    <w:rPr>
      <w:b/>
      <w:lang w:val="en-US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7D75C1"/>
    <w:pPr>
      <w:numPr>
        <w:ilvl w:val="2"/>
        <w:numId w:val="11"/>
      </w:numPr>
      <w:outlineLvl w:val="2"/>
    </w:pPr>
  </w:style>
  <w:style w:type="paragraph" w:styleId="Nagwek4">
    <w:name w:val="heading 4"/>
    <w:basedOn w:val="Normalny"/>
    <w:next w:val="Normalny"/>
    <w:link w:val="Nagwek4Znak"/>
    <w:uiPriority w:val="99"/>
    <w:qFormat/>
    <w:rsid w:val="007D75C1"/>
    <w:pPr>
      <w:numPr>
        <w:ilvl w:val="3"/>
        <w:numId w:val="11"/>
      </w:numPr>
      <w:outlineLvl w:val="3"/>
    </w:pPr>
    <w:rPr>
      <w:lang w:val="en-US"/>
    </w:rPr>
  </w:style>
  <w:style w:type="paragraph" w:styleId="Nagwek5">
    <w:name w:val="heading 5"/>
    <w:basedOn w:val="Normalny"/>
    <w:link w:val="Nagwek5Znak"/>
    <w:uiPriority w:val="99"/>
    <w:qFormat/>
    <w:rsid w:val="007D75C1"/>
    <w:pPr>
      <w:numPr>
        <w:ilvl w:val="4"/>
        <w:numId w:val="11"/>
      </w:numPr>
      <w:tabs>
        <w:tab w:val="left" w:pos="1985"/>
      </w:tabs>
      <w:spacing w:before="40" w:after="40"/>
      <w:outlineLvl w:val="4"/>
    </w:pPr>
    <w:rPr>
      <w:lang w:val="en-US"/>
    </w:rPr>
  </w:style>
  <w:style w:type="paragraph" w:styleId="Nagwek6">
    <w:name w:val="heading 6"/>
    <w:basedOn w:val="Normalny"/>
    <w:link w:val="Nagwek6Znak"/>
    <w:uiPriority w:val="99"/>
    <w:qFormat/>
    <w:rsid w:val="007D75C1"/>
    <w:pPr>
      <w:numPr>
        <w:ilvl w:val="5"/>
        <w:numId w:val="11"/>
      </w:numPr>
      <w:outlineLvl w:val="5"/>
    </w:pPr>
    <w:rPr>
      <w:lang w:val="en-US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7D75C1"/>
    <w:pPr>
      <w:keepNext/>
      <w:spacing w:before="120" w:after="120"/>
      <w:ind w:left="355"/>
      <w:outlineLvl w:val="6"/>
    </w:pPr>
    <w:rPr>
      <w:i/>
    </w:rPr>
  </w:style>
  <w:style w:type="paragraph" w:styleId="Nagwek8">
    <w:name w:val="heading 8"/>
    <w:basedOn w:val="Normalny"/>
    <w:next w:val="Normalny"/>
    <w:link w:val="Nagwek8Znak"/>
    <w:uiPriority w:val="99"/>
    <w:qFormat/>
    <w:rsid w:val="007D75C1"/>
    <w:pPr>
      <w:keepNext/>
      <w:spacing w:line="240" w:lineRule="atLeast"/>
      <w:ind w:left="2832" w:firstLine="708"/>
      <w:jc w:val="left"/>
      <w:outlineLvl w:val="7"/>
    </w:pPr>
    <w:rPr>
      <w:b/>
      <w:u w:val="single"/>
      <w:lang w:eastAsia="pl-PL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7D75C1"/>
    <w:pPr>
      <w:keepNext/>
      <w:spacing w:line="360" w:lineRule="auto"/>
      <w:jc w:val="center"/>
      <w:outlineLvl w:val="8"/>
    </w:pPr>
    <w:rPr>
      <w:b/>
      <w:bCs/>
      <w:sz w:val="28"/>
      <w:szCs w:val="2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Nagłówek dokumentów Znak,Topic Heading 1 Znak,H1 Znak,h1 Znak,L1 Znak,Heading 1 Char Znak,Nagłówek I Znak,^Nagłówek 1 Znak"/>
    <w:basedOn w:val="Domylnaczcionkaakapitu"/>
    <w:link w:val="Nagwek1"/>
    <w:uiPriority w:val="1"/>
    <w:locked/>
    <w:rsid w:val="00983D8D"/>
    <w:rPr>
      <w:b/>
      <w:caps/>
      <w:kern w:val="28"/>
      <w:szCs w:val="20"/>
      <w:lang w:val="en-GB" w:eastAsia="en-US"/>
    </w:rPr>
  </w:style>
  <w:style w:type="character" w:customStyle="1" w:styleId="Nagwek2Znak">
    <w:name w:val="Nagłówek 2 Znak"/>
    <w:aliases w:val="Nagłówek dokumentów 2 Znak,Level 21 Znak,Level 22 Znak,Level 23 Znak,Level 24 Znak,Level 25 Znak,Level 211 Znak,Level 221 Znak,Level 231 Znak,Level 241 Znak,Level 26 Znak,Level 27 Znak,Level 28 Znak,Level 29 Znak,Level 212 Znak"/>
    <w:basedOn w:val="Domylnaczcionkaakapitu"/>
    <w:link w:val="Nagwek2"/>
    <w:uiPriority w:val="99"/>
    <w:locked/>
    <w:rsid w:val="00302146"/>
    <w:rPr>
      <w:b/>
      <w:szCs w:val="20"/>
      <w:lang w:val="en-US" w:eastAsia="en-US"/>
    </w:rPr>
  </w:style>
  <w:style w:type="character" w:customStyle="1" w:styleId="Nagwek3Znak">
    <w:name w:val="Nagłówek 3 Znak"/>
    <w:basedOn w:val="Domylnaczcionkaakapitu"/>
    <w:link w:val="Nagwek3"/>
    <w:uiPriority w:val="99"/>
    <w:locked/>
    <w:rsid w:val="00983D8D"/>
    <w:rPr>
      <w:szCs w:val="20"/>
      <w:lang w:eastAsia="en-US"/>
    </w:rPr>
  </w:style>
  <w:style w:type="character" w:customStyle="1" w:styleId="Nagwek4Znak">
    <w:name w:val="Nagłówek 4 Znak"/>
    <w:basedOn w:val="Domylnaczcionkaakapitu"/>
    <w:link w:val="Nagwek4"/>
    <w:uiPriority w:val="99"/>
    <w:locked/>
    <w:rsid w:val="00983D8D"/>
    <w:rPr>
      <w:szCs w:val="20"/>
      <w:lang w:val="en-US" w:eastAsia="en-US"/>
    </w:rPr>
  </w:style>
  <w:style w:type="character" w:customStyle="1" w:styleId="Nagwek5Znak">
    <w:name w:val="Nagłówek 5 Znak"/>
    <w:basedOn w:val="Domylnaczcionkaakapitu"/>
    <w:link w:val="Nagwek5"/>
    <w:uiPriority w:val="99"/>
    <w:locked/>
    <w:rsid w:val="00983D8D"/>
    <w:rPr>
      <w:szCs w:val="20"/>
      <w:lang w:val="en-US" w:eastAsia="en-US"/>
    </w:rPr>
  </w:style>
  <w:style w:type="character" w:customStyle="1" w:styleId="Nagwek6Znak">
    <w:name w:val="Nagłówek 6 Znak"/>
    <w:basedOn w:val="Domylnaczcionkaakapitu"/>
    <w:link w:val="Nagwek6"/>
    <w:uiPriority w:val="99"/>
    <w:locked/>
    <w:rsid w:val="00983D8D"/>
    <w:rPr>
      <w:szCs w:val="20"/>
      <w:lang w:val="en-US" w:eastAsia="en-US"/>
    </w:rPr>
  </w:style>
  <w:style w:type="character" w:customStyle="1" w:styleId="Nagwek7Znak">
    <w:name w:val="Nagłówek 7 Znak"/>
    <w:basedOn w:val="Domylnaczcionkaakapitu"/>
    <w:link w:val="Nagwek7"/>
    <w:uiPriority w:val="99"/>
    <w:locked/>
    <w:rsid w:val="00983D8D"/>
    <w:rPr>
      <w:rFonts w:cs="Times New Roman"/>
      <w:i/>
      <w:sz w:val="22"/>
      <w:lang w:eastAsia="en-US"/>
    </w:rPr>
  </w:style>
  <w:style w:type="character" w:customStyle="1" w:styleId="Nagwek8Znak">
    <w:name w:val="Nagłówek 8 Znak"/>
    <w:basedOn w:val="Domylnaczcionkaakapitu"/>
    <w:link w:val="Nagwek8"/>
    <w:uiPriority w:val="99"/>
    <w:locked/>
    <w:rsid w:val="00983D8D"/>
    <w:rPr>
      <w:rFonts w:cs="Times New Roman"/>
      <w:b/>
      <w:sz w:val="22"/>
      <w:u w:val="single"/>
    </w:rPr>
  </w:style>
  <w:style w:type="character" w:customStyle="1" w:styleId="Nagwek9Znak">
    <w:name w:val="Nagłówek 9 Znak"/>
    <w:basedOn w:val="Domylnaczcionkaakapitu"/>
    <w:link w:val="Nagwek9"/>
    <w:uiPriority w:val="99"/>
    <w:locked/>
    <w:rsid w:val="00983D8D"/>
    <w:rPr>
      <w:rFonts w:cs="Times New Roman"/>
      <w:b/>
      <w:sz w:val="28"/>
    </w:rPr>
  </w:style>
  <w:style w:type="paragraph" w:styleId="Nagwek">
    <w:name w:val="header"/>
    <w:basedOn w:val="Normalny"/>
    <w:link w:val="NagwekZnak"/>
    <w:rsid w:val="007D75C1"/>
    <w:pPr>
      <w:tabs>
        <w:tab w:val="center" w:pos="4536"/>
        <w:tab w:val="right" w:pos="9072"/>
      </w:tabs>
    </w:pPr>
    <w:rPr>
      <w:sz w:val="16"/>
    </w:rPr>
  </w:style>
  <w:style w:type="character" w:customStyle="1" w:styleId="NagwekZnak">
    <w:name w:val="Nagłówek Znak"/>
    <w:basedOn w:val="Domylnaczcionkaakapitu"/>
    <w:link w:val="Nagwek"/>
    <w:locked/>
    <w:rsid w:val="005B08B8"/>
    <w:rPr>
      <w:rFonts w:cs="Times New Roman"/>
      <w:sz w:val="16"/>
      <w:lang w:eastAsia="en-US"/>
    </w:rPr>
  </w:style>
  <w:style w:type="character" w:customStyle="1" w:styleId="AAAddress">
    <w:name w:val="AA Address"/>
    <w:uiPriority w:val="99"/>
    <w:rsid w:val="007D75C1"/>
    <w:rPr>
      <w:rFonts w:ascii="Arial" w:hAnsi="Arial"/>
      <w:color w:val="auto"/>
      <w:spacing w:val="0"/>
      <w:w w:val="100"/>
      <w:position w:val="0"/>
      <w:sz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7D75C1"/>
    <w:rPr>
      <w:rFonts w:ascii="Arial" w:hAnsi="Arial"/>
      <w:color w:val="auto"/>
      <w:spacing w:val="0"/>
      <w:w w:val="100"/>
      <w:position w:val="0"/>
      <w:sz w:val="14"/>
      <w:vertAlign w:val="baseline"/>
      <w:lang w:val="en-US"/>
    </w:rPr>
  </w:style>
  <w:style w:type="paragraph" w:styleId="Stopka">
    <w:name w:val="footer"/>
    <w:basedOn w:val="Normalny"/>
    <w:link w:val="StopkaZnak"/>
    <w:uiPriority w:val="99"/>
    <w:rsid w:val="007D75C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sid w:val="008F59BF"/>
    <w:rPr>
      <w:rFonts w:cs="Times New Roman"/>
      <w:sz w:val="22"/>
      <w:lang w:val="pl-PL" w:eastAsia="en-US"/>
    </w:rPr>
  </w:style>
  <w:style w:type="paragraph" w:styleId="Legenda">
    <w:name w:val="caption"/>
    <w:basedOn w:val="Normalny"/>
    <w:next w:val="Normalny"/>
    <w:link w:val="LegendaZnak"/>
    <w:qFormat/>
    <w:rsid w:val="007D75C1"/>
    <w:rPr>
      <w:b/>
    </w:rPr>
  </w:style>
  <w:style w:type="paragraph" w:styleId="Listapunktowana">
    <w:name w:val="List Bullet"/>
    <w:basedOn w:val="Normalny"/>
    <w:uiPriority w:val="99"/>
    <w:rsid w:val="007D75C1"/>
    <w:pPr>
      <w:tabs>
        <w:tab w:val="left" w:pos="284"/>
        <w:tab w:val="num" w:pos="360"/>
      </w:tabs>
      <w:ind w:left="360" w:hanging="360"/>
    </w:pPr>
  </w:style>
  <w:style w:type="paragraph" w:styleId="Listapunktowana2">
    <w:name w:val="List Bullet 2"/>
    <w:basedOn w:val="Normalny"/>
    <w:uiPriority w:val="99"/>
    <w:rsid w:val="007D75C1"/>
    <w:pPr>
      <w:tabs>
        <w:tab w:val="left" w:pos="567"/>
      </w:tabs>
      <w:ind w:left="851" w:hanging="284"/>
    </w:pPr>
  </w:style>
  <w:style w:type="paragraph" w:styleId="Listapunktowana3">
    <w:name w:val="List Bullet 3"/>
    <w:basedOn w:val="Normalny"/>
    <w:uiPriority w:val="99"/>
    <w:rsid w:val="007D75C1"/>
    <w:pPr>
      <w:tabs>
        <w:tab w:val="left" w:pos="851"/>
        <w:tab w:val="num" w:pos="926"/>
      </w:tabs>
      <w:ind w:left="926" w:hanging="360"/>
    </w:pPr>
  </w:style>
  <w:style w:type="paragraph" w:styleId="Listapunktowana4">
    <w:name w:val="List Bullet 4"/>
    <w:basedOn w:val="Normalny"/>
    <w:uiPriority w:val="99"/>
    <w:rsid w:val="007D75C1"/>
    <w:pPr>
      <w:tabs>
        <w:tab w:val="left" w:pos="1134"/>
      </w:tabs>
      <w:ind w:left="1418" w:hanging="284"/>
    </w:pPr>
  </w:style>
  <w:style w:type="paragraph" w:styleId="Listanumerowana">
    <w:name w:val="List Number"/>
    <w:basedOn w:val="Normalny"/>
    <w:uiPriority w:val="99"/>
    <w:rsid w:val="007D75C1"/>
    <w:pPr>
      <w:tabs>
        <w:tab w:val="left" w:pos="284"/>
      </w:tabs>
      <w:ind w:left="284" w:hanging="284"/>
    </w:pPr>
  </w:style>
  <w:style w:type="paragraph" w:styleId="Listanumerowana2">
    <w:name w:val="List Number 2"/>
    <w:basedOn w:val="Normalny"/>
    <w:uiPriority w:val="99"/>
    <w:rsid w:val="007D75C1"/>
    <w:pPr>
      <w:tabs>
        <w:tab w:val="left" w:pos="567"/>
      </w:tabs>
      <w:ind w:left="851" w:hanging="284"/>
    </w:pPr>
  </w:style>
  <w:style w:type="paragraph" w:styleId="Listanumerowana3">
    <w:name w:val="List Number 3"/>
    <w:basedOn w:val="Normalny"/>
    <w:uiPriority w:val="99"/>
    <w:rsid w:val="007D75C1"/>
    <w:pPr>
      <w:tabs>
        <w:tab w:val="left" w:pos="851"/>
      </w:tabs>
      <w:ind w:left="1135" w:hanging="284"/>
    </w:pPr>
  </w:style>
  <w:style w:type="paragraph" w:styleId="Wcicienormalne">
    <w:name w:val="Normal Indent"/>
    <w:basedOn w:val="Normalny"/>
    <w:uiPriority w:val="99"/>
    <w:rsid w:val="007D75C1"/>
    <w:pPr>
      <w:ind w:left="284"/>
    </w:pPr>
  </w:style>
  <w:style w:type="paragraph" w:customStyle="1" w:styleId="AAFrameAddress">
    <w:name w:val="AA Frame Address"/>
    <w:basedOn w:val="Nagwek1"/>
    <w:uiPriority w:val="99"/>
    <w:rsid w:val="007D75C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anumerowana5">
    <w:name w:val="List Number 5"/>
    <w:basedOn w:val="Normalny"/>
    <w:uiPriority w:val="99"/>
    <w:rsid w:val="007D75C1"/>
    <w:pPr>
      <w:tabs>
        <w:tab w:val="left" w:pos="1418"/>
      </w:tabs>
      <w:ind w:left="1418" w:hanging="284"/>
    </w:pPr>
  </w:style>
  <w:style w:type="paragraph" w:styleId="Listanumerowana4">
    <w:name w:val="List Number 4"/>
    <w:basedOn w:val="Normalny"/>
    <w:uiPriority w:val="99"/>
    <w:rsid w:val="007D75C1"/>
    <w:pPr>
      <w:tabs>
        <w:tab w:val="left" w:pos="1418"/>
      </w:tabs>
      <w:ind w:left="1209" w:hanging="360"/>
    </w:pPr>
  </w:style>
  <w:style w:type="paragraph" w:styleId="Wykazrde">
    <w:name w:val="table of authorities"/>
    <w:basedOn w:val="Normalny"/>
    <w:next w:val="Normalny"/>
    <w:uiPriority w:val="99"/>
    <w:semiHidden/>
    <w:rsid w:val="007D75C1"/>
    <w:pPr>
      <w:ind w:left="284" w:hanging="284"/>
    </w:pPr>
  </w:style>
  <w:style w:type="paragraph" w:styleId="Indeks1">
    <w:name w:val="index 1"/>
    <w:basedOn w:val="Normalny"/>
    <w:next w:val="Normalny"/>
    <w:autoRedefine/>
    <w:uiPriority w:val="99"/>
    <w:semiHidden/>
    <w:rsid w:val="007D75C1"/>
    <w:pPr>
      <w:ind w:left="284" w:hanging="284"/>
    </w:pPr>
  </w:style>
  <w:style w:type="paragraph" w:styleId="Indeks2">
    <w:name w:val="index 2"/>
    <w:basedOn w:val="Normalny"/>
    <w:next w:val="Normalny"/>
    <w:autoRedefine/>
    <w:uiPriority w:val="99"/>
    <w:semiHidden/>
    <w:rsid w:val="007D75C1"/>
    <w:pPr>
      <w:ind w:left="568" w:hanging="284"/>
    </w:pPr>
  </w:style>
  <w:style w:type="paragraph" w:styleId="Indeks3">
    <w:name w:val="index 3"/>
    <w:basedOn w:val="Normalny"/>
    <w:next w:val="Normalny"/>
    <w:autoRedefine/>
    <w:uiPriority w:val="99"/>
    <w:semiHidden/>
    <w:rsid w:val="007D75C1"/>
    <w:pPr>
      <w:ind w:left="851" w:hanging="284"/>
    </w:pPr>
  </w:style>
  <w:style w:type="paragraph" w:styleId="Indeks4">
    <w:name w:val="index 4"/>
    <w:basedOn w:val="Normalny"/>
    <w:next w:val="Normalny"/>
    <w:uiPriority w:val="99"/>
    <w:semiHidden/>
    <w:rsid w:val="007D75C1"/>
    <w:pPr>
      <w:ind w:left="1135" w:hanging="284"/>
    </w:pPr>
  </w:style>
  <w:style w:type="paragraph" w:styleId="Indeks6">
    <w:name w:val="index 6"/>
    <w:basedOn w:val="Normalny"/>
    <w:next w:val="Normalny"/>
    <w:uiPriority w:val="99"/>
    <w:semiHidden/>
    <w:rsid w:val="007D75C1"/>
    <w:pPr>
      <w:ind w:left="1702" w:hanging="284"/>
    </w:pPr>
  </w:style>
  <w:style w:type="paragraph" w:styleId="Indeks5">
    <w:name w:val="index 5"/>
    <w:basedOn w:val="Normalny"/>
    <w:next w:val="Normalny"/>
    <w:uiPriority w:val="99"/>
    <w:semiHidden/>
    <w:rsid w:val="007D75C1"/>
    <w:pPr>
      <w:ind w:left="1418" w:hanging="284"/>
    </w:pPr>
  </w:style>
  <w:style w:type="paragraph" w:styleId="Indeks7">
    <w:name w:val="index 7"/>
    <w:basedOn w:val="Normalny"/>
    <w:next w:val="Normalny"/>
    <w:uiPriority w:val="99"/>
    <w:semiHidden/>
    <w:rsid w:val="007D75C1"/>
    <w:pPr>
      <w:ind w:left="1985" w:hanging="284"/>
    </w:pPr>
  </w:style>
  <w:style w:type="paragraph" w:styleId="Indeks8">
    <w:name w:val="index 8"/>
    <w:basedOn w:val="Normalny"/>
    <w:next w:val="Normalny"/>
    <w:uiPriority w:val="99"/>
    <w:semiHidden/>
    <w:rsid w:val="007D75C1"/>
    <w:pPr>
      <w:ind w:left="2269" w:hanging="284"/>
    </w:pPr>
  </w:style>
  <w:style w:type="paragraph" w:styleId="Indeks9">
    <w:name w:val="index 9"/>
    <w:basedOn w:val="Normalny"/>
    <w:next w:val="Normalny"/>
    <w:uiPriority w:val="99"/>
    <w:semiHidden/>
    <w:rsid w:val="007D75C1"/>
    <w:pPr>
      <w:ind w:left="2552" w:hanging="284"/>
    </w:pPr>
  </w:style>
  <w:style w:type="paragraph" w:styleId="Spistreci2">
    <w:name w:val="toc 2"/>
    <w:basedOn w:val="Normalny"/>
    <w:next w:val="Normalny"/>
    <w:uiPriority w:val="99"/>
    <w:rsid w:val="007D75C1"/>
    <w:pPr>
      <w:spacing w:before="240"/>
    </w:pPr>
    <w:rPr>
      <w:b/>
    </w:rPr>
  </w:style>
  <w:style w:type="paragraph" w:styleId="Spistreci3">
    <w:name w:val="toc 3"/>
    <w:basedOn w:val="Normalny"/>
    <w:next w:val="Normalny"/>
    <w:uiPriority w:val="99"/>
    <w:rsid w:val="007D75C1"/>
    <w:pPr>
      <w:spacing w:after="240"/>
    </w:pPr>
  </w:style>
  <w:style w:type="paragraph" w:styleId="Spistreci4">
    <w:name w:val="toc 4"/>
    <w:basedOn w:val="Normalny"/>
    <w:next w:val="Normalny"/>
    <w:uiPriority w:val="99"/>
    <w:semiHidden/>
    <w:rsid w:val="007D75C1"/>
    <w:pPr>
      <w:ind w:left="851"/>
    </w:pPr>
  </w:style>
  <w:style w:type="paragraph" w:styleId="Spistreci5">
    <w:name w:val="toc 5"/>
    <w:basedOn w:val="Normalny"/>
    <w:next w:val="Normalny"/>
    <w:uiPriority w:val="99"/>
    <w:semiHidden/>
    <w:rsid w:val="007D75C1"/>
    <w:pPr>
      <w:ind w:left="1134"/>
    </w:pPr>
  </w:style>
  <w:style w:type="paragraph" w:styleId="Spistreci6">
    <w:name w:val="toc 6"/>
    <w:basedOn w:val="Normalny"/>
    <w:next w:val="Normalny"/>
    <w:uiPriority w:val="99"/>
    <w:semiHidden/>
    <w:rsid w:val="007D75C1"/>
    <w:pPr>
      <w:ind w:left="1418"/>
    </w:pPr>
  </w:style>
  <w:style w:type="paragraph" w:styleId="Spistreci7">
    <w:name w:val="toc 7"/>
    <w:basedOn w:val="Normalny"/>
    <w:next w:val="Normalny"/>
    <w:uiPriority w:val="99"/>
    <w:semiHidden/>
    <w:rsid w:val="007D75C1"/>
    <w:pPr>
      <w:ind w:left="1701"/>
    </w:pPr>
  </w:style>
  <w:style w:type="paragraph" w:styleId="Spistreci8">
    <w:name w:val="toc 8"/>
    <w:basedOn w:val="Normalny"/>
    <w:next w:val="Normalny"/>
    <w:uiPriority w:val="99"/>
    <w:semiHidden/>
    <w:rsid w:val="007D75C1"/>
    <w:pPr>
      <w:ind w:left="1985"/>
    </w:pPr>
  </w:style>
  <w:style w:type="paragraph" w:styleId="Spistreci9">
    <w:name w:val="toc 9"/>
    <w:basedOn w:val="Normalny"/>
    <w:next w:val="Normalny"/>
    <w:uiPriority w:val="99"/>
    <w:semiHidden/>
    <w:rsid w:val="007D75C1"/>
    <w:pPr>
      <w:ind w:left="2268"/>
    </w:pPr>
  </w:style>
  <w:style w:type="paragraph" w:styleId="Spisilustracji">
    <w:name w:val="table of figures"/>
    <w:basedOn w:val="Normalny"/>
    <w:next w:val="Normalny"/>
    <w:uiPriority w:val="99"/>
    <w:semiHidden/>
    <w:rsid w:val="007D75C1"/>
    <w:pPr>
      <w:ind w:left="567" w:hanging="567"/>
    </w:pPr>
  </w:style>
  <w:style w:type="paragraph" w:styleId="Listapunktowana5">
    <w:name w:val="List Bullet 5"/>
    <w:basedOn w:val="Normalny"/>
    <w:uiPriority w:val="99"/>
    <w:rsid w:val="007D75C1"/>
    <w:pPr>
      <w:tabs>
        <w:tab w:val="left" w:pos="1418"/>
      </w:tabs>
      <w:ind w:left="1702" w:hanging="284"/>
    </w:pPr>
  </w:style>
  <w:style w:type="paragraph" w:styleId="Tekstpodstawowy">
    <w:name w:val="Body Text"/>
    <w:basedOn w:val="Normalny"/>
    <w:link w:val="TekstpodstawowyZnak"/>
    <w:uiPriority w:val="99"/>
    <w:rsid w:val="007D75C1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locked/>
    <w:rsid w:val="00532FA2"/>
    <w:rPr>
      <w:rFonts w:cs="Times New Roman"/>
      <w:sz w:val="22"/>
      <w:lang w:eastAsia="en-US"/>
    </w:rPr>
  </w:style>
  <w:style w:type="paragraph" w:styleId="Tekstpodstawowyzwciciem">
    <w:name w:val="Body Text First Indent"/>
    <w:basedOn w:val="Tekstpodstawowy"/>
    <w:link w:val="TekstpodstawowyzwciciemZnak"/>
    <w:uiPriority w:val="99"/>
    <w:rsid w:val="007D75C1"/>
    <w:pPr>
      <w:ind w:firstLine="284"/>
    </w:pPr>
  </w:style>
  <w:style w:type="character" w:customStyle="1" w:styleId="TekstpodstawowyzwciciemZnak">
    <w:name w:val="Tekst podstawowy z wcięciem Znak"/>
    <w:basedOn w:val="TekstpodstawowyZnak"/>
    <w:link w:val="Tekstpodstawowyzwciciem"/>
    <w:uiPriority w:val="99"/>
    <w:locked/>
    <w:rsid w:val="00983D8D"/>
    <w:rPr>
      <w:rFonts w:cs="Times New Roman"/>
      <w:sz w:val="22"/>
      <w:lang w:eastAsia="en-US"/>
    </w:rPr>
  </w:style>
  <w:style w:type="paragraph" w:styleId="Tekstpodstawowywcity">
    <w:name w:val="Body Text Indent"/>
    <w:basedOn w:val="Normalny"/>
    <w:link w:val="TekstpodstawowywcityZnak"/>
    <w:uiPriority w:val="99"/>
    <w:rsid w:val="007D75C1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locked/>
    <w:rsid w:val="00983D8D"/>
    <w:rPr>
      <w:rFonts w:cs="Times New Roman"/>
      <w:sz w:val="22"/>
      <w:lang w:eastAsia="en-US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rsid w:val="007D75C1"/>
    <w:pPr>
      <w:ind w:left="284" w:firstLine="284"/>
    </w:p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locked/>
    <w:rsid w:val="00983D8D"/>
    <w:rPr>
      <w:rFonts w:cs="Times New Roman"/>
      <w:sz w:val="22"/>
      <w:lang w:eastAsia="en-US"/>
    </w:rPr>
  </w:style>
  <w:style w:type="character" w:styleId="Pogrubienie">
    <w:name w:val="Strong"/>
    <w:basedOn w:val="Domylnaczcionkaakapitu"/>
    <w:uiPriority w:val="22"/>
    <w:qFormat/>
    <w:rsid w:val="007D75C1"/>
    <w:rPr>
      <w:rFonts w:cs="Times New Roman"/>
      <w:b/>
    </w:rPr>
  </w:style>
  <w:style w:type="paragraph" w:customStyle="1" w:styleId="AA1stlevelbullet">
    <w:name w:val="AA 1st level bullet"/>
    <w:basedOn w:val="Normalny"/>
    <w:uiPriority w:val="99"/>
    <w:rsid w:val="007D75C1"/>
    <w:pPr>
      <w:numPr>
        <w:numId w:val="1"/>
      </w:numPr>
      <w:tabs>
        <w:tab w:val="clear" w:pos="283"/>
        <w:tab w:val="left" w:pos="227"/>
      </w:tabs>
      <w:ind w:left="227" w:hanging="227"/>
    </w:pPr>
  </w:style>
  <w:style w:type="paragraph" w:customStyle="1" w:styleId="AAFrameLogo">
    <w:name w:val="AA Frame Logo"/>
    <w:basedOn w:val="Normalny"/>
    <w:uiPriority w:val="99"/>
    <w:rsid w:val="007D75C1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7D75C1"/>
    <w:rPr>
      <w:rFonts w:ascii="Arial" w:hAnsi="Arial"/>
      <w:sz w:val="13"/>
    </w:rPr>
  </w:style>
  <w:style w:type="paragraph" w:customStyle="1" w:styleId="AA2ndlevelbullet">
    <w:name w:val="AA 2nd level bullet"/>
    <w:basedOn w:val="AA1stlevelbullet"/>
    <w:uiPriority w:val="99"/>
    <w:rsid w:val="007D75C1"/>
    <w:pPr>
      <w:numPr>
        <w:numId w:val="4"/>
      </w:numPr>
      <w:tabs>
        <w:tab w:val="clear" w:pos="227"/>
        <w:tab w:val="clear" w:pos="283"/>
        <w:tab w:val="left" w:pos="454"/>
        <w:tab w:val="num" w:pos="643"/>
        <w:tab w:val="left" w:pos="680"/>
        <w:tab w:val="left" w:pos="907"/>
        <w:tab w:val="num" w:pos="1209"/>
      </w:tabs>
      <w:ind w:left="454" w:hanging="360"/>
    </w:pPr>
  </w:style>
  <w:style w:type="paragraph" w:customStyle="1" w:styleId="AANumbering">
    <w:name w:val="AA Numbering"/>
    <w:basedOn w:val="Normalny"/>
    <w:uiPriority w:val="99"/>
    <w:rsid w:val="007D75C1"/>
    <w:pPr>
      <w:numPr>
        <w:numId w:val="2"/>
      </w:numPr>
    </w:pPr>
  </w:style>
  <w:style w:type="paragraph" w:styleId="Spistreci1">
    <w:name w:val="toc 1"/>
    <w:basedOn w:val="Normalny"/>
    <w:next w:val="Normalny"/>
    <w:uiPriority w:val="99"/>
    <w:rsid w:val="007D75C1"/>
  </w:style>
  <w:style w:type="paragraph" w:customStyle="1" w:styleId="ReportMenuBar">
    <w:name w:val="ReportMenuBar"/>
    <w:basedOn w:val="Normalny"/>
    <w:uiPriority w:val="99"/>
    <w:rsid w:val="007D75C1"/>
    <w:rPr>
      <w:b/>
      <w:color w:val="FFFFFF"/>
      <w:sz w:val="30"/>
    </w:rPr>
  </w:style>
  <w:style w:type="paragraph" w:customStyle="1" w:styleId="ReportHeading1">
    <w:name w:val="ReportHeading1"/>
    <w:basedOn w:val="Normalny"/>
    <w:uiPriority w:val="99"/>
    <w:rsid w:val="007D75C1"/>
    <w:pPr>
      <w:framePr w:w="6521" w:h="1055" w:hSpace="142" w:wrap="around" w:vAnchor="page" w:hAnchor="page" w:x="1441" w:y="4452"/>
      <w:spacing w:line="300" w:lineRule="atLeast"/>
    </w:pPr>
    <w:rPr>
      <w:b/>
      <w:sz w:val="24"/>
    </w:rPr>
  </w:style>
  <w:style w:type="paragraph" w:customStyle="1" w:styleId="ReportHeading2">
    <w:name w:val="ReportHeading2"/>
    <w:basedOn w:val="ReportHeading1"/>
    <w:uiPriority w:val="99"/>
    <w:rsid w:val="007D75C1"/>
    <w:pPr>
      <w:framePr w:h="1054" w:wrap="around" w:y="5920"/>
    </w:pPr>
    <w:rPr>
      <w:b w:val="0"/>
    </w:rPr>
  </w:style>
  <w:style w:type="paragraph" w:customStyle="1" w:styleId="ReportHeading3">
    <w:name w:val="ReportHeading3"/>
    <w:basedOn w:val="ReportHeading2"/>
    <w:uiPriority w:val="99"/>
    <w:rsid w:val="007D75C1"/>
    <w:pPr>
      <w:framePr w:h="443" w:wrap="around" w:y="8223"/>
    </w:pPr>
  </w:style>
  <w:style w:type="paragraph" w:styleId="Tekstpodstawowy2">
    <w:name w:val="Body Text 2"/>
    <w:basedOn w:val="Normalny"/>
    <w:link w:val="Tekstpodstawowy2Znak"/>
    <w:uiPriority w:val="99"/>
    <w:rsid w:val="007D75C1"/>
    <w:pPr>
      <w:tabs>
        <w:tab w:val="left" w:pos="1134"/>
      </w:tabs>
      <w:spacing w:line="280" w:lineRule="atLeast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locked/>
    <w:rsid w:val="00983D8D"/>
    <w:rPr>
      <w:rFonts w:cs="Times New Roman"/>
      <w:sz w:val="22"/>
      <w:lang w:eastAsia="en-US"/>
    </w:rPr>
  </w:style>
  <w:style w:type="paragraph" w:customStyle="1" w:styleId="ParagraphNumbering">
    <w:name w:val="Paragraph Numbering"/>
    <w:basedOn w:val="Nagwek"/>
    <w:uiPriority w:val="99"/>
    <w:rsid w:val="007D75C1"/>
    <w:pPr>
      <w:numPr>
        <w:numId w:val="3"/>
      </w:numPr>
      <w:tabs>
        <w:tab w:val="clear" w:pos="705"/>
        <w:tab w:val="clear" w:pos="4536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ny"/>
    <w:next w:val="Normalny"/>
    <w:uiPriority w:val="99"/>
    <w:rsid w:val="007D75C1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ny"/>
    <w:uiPriority w:val="99"/>
    <w:rsid w:val="007D75C1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D75C1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ny"/>
    <w:uiPriority w:val="99"/>
    <w:rsid w:val="007D75C1"/>
    <w:pPr>
      <w:spacing w:line="280" w:lineRule="atLeast"/>
    </w:pPr>
    <w:rPr>
      <w:b/>
    </w:rPr>
  </w:style>
  <w:style w:type="paragraph" w:customStyle="1" w:styleId="StandaardOpinion">
    <w:name w:val="StandaardOpinion"/>
    <w:basedOn w:val="Normalny"/>
    <w:uiPriority w:val="99"/>
    <w:rsid w:val="007D75C1"/>
    <w:pPr>
      <w:spacing w:line="280" w:lineRule="atLeast"/>
    </w:pPr>
  </w:style>
  <w:style w:type="paragraph" w:styleId="Tekstpodstawowy3">
    <w:name w:val="Body Text 3"/>
    <w:basedOn w:val="Normalny"/>
    <w:link w:val="Tekstpodstawowy3Znak"/>
    <w:uiPriority w:val="99"/>
    <w:rsid w:val="007D75C1"/>
    <w:pPr>
      <w:tabs>
        <w:tab w:val="left" w:pos="1134"/>
      </w:tabs>
      <w:spacing w:line="280" w:lineRule="atLeast"/>
    </w:pPr>
  </w:style>
  <w:style w:type="character" w:customStyle="1" w:styleId="Tekstpodstawowy3Znak">
    <w:name w:val="Tekst podstawowy 3 Znak"/>
    <w:basedOn w:val="Domylnaczcionkaakapitu"/>
    <w:link w:val="Tekstpodstawowy3"/>
    <w:uiPriority w:val="99"/>
    <w:locked/>
    <w:rsid w:val="00983D8D"/>
    <w:rPr>
      <w:rFonts w:cs="Times New Roman"/>
      <w:sz w:val="22"/>
      <w:lang w:eastAsia="en-US"/>
    </w:rPr>
  </w:style>
  <w:style w:type="paragraph" w:styleId="Tytu">
    <w:name w:val="Title"/>
    <w:basedOn w:val="Normalny"/>
    <w:link w:val="TytuZnak"/>
    <w:uiPriority w:val="99"/>
    <w:qFormat/>
    <w:rsid w:val="007D75C1"/>
    <w:pPr>
      <w:spacing w:before="240" w:after="60"/>
      <w:jc w:val="center"/>
      <w:outlineLvl w:val="0"/>
    </w:pPr>
    <w:rPr>
      <w:b/>
      <w:kern w:val="28"/>
      <w:sz w:val="32"/>
    </w:rPr>
  </w:style>
  <w:style w:type="character" w:customStyle="1" w:styleId="TytuZnak">
    <w:name w:val="Tytuł Znak"/>
    <w:basedOn w:val="Domylnaczcionkaakapitu"/>
    <w:link w:val="Tytu"/>
    <w:uiPriority w:val="99"/>
    <w:locked/>
    <w:rsid w:val="00983D8D"/>
    <w:rPr>
      <w:rFonts w:cs="Times New Roman"/>
      <w:b/>
      <w:kern w:val="28"/>
      <w:sz w:val="32"/>
      <w:lang w:eastAsia="en-US"/>
    </w:rPr>
  </w:style>
  <w:style w:type="paragraph" w:customStyle="1" w:styleId="Texta">
    <w:name w:val="Text (a)"/>
    <w:basedOn w:val="Normalny"/>
    <w:uiPriority w:val="99"/>
    <w:rsid w:val="007D75C1"/>
    <w:pPr>
      <w:ind w:left="2410"/>
    </w:pPr>
  </w:style>
  <w:style w:type="paragraph" w:customStyle="1" w:styleId="Texti">
    <w:name w:val="Text (i)"/>
    <w:basedOn w:val="Normalny"/>
    <w:uiPriority w:val="99"/>
    <w:rsid w:val="007D75C1"/>
    <w:pPr>
      <w:ind w:left="1985"/>
    </w:pPr>
  </w:style>
  <w:style w:type="paragraph" w:customStyle="1" w:styleId="text1">
    <w:name w:val="text 1"/>
    <w:basedOn w:val="Normalny"/>
    <w:uiPriority w:val="99"/>
    <w:rsid w:val="007D75C1"/>
    <w:pPr>
      <w:ind w:left="425"/>
    </w:pPr>
  </w:style>
  <w:style w:type="paragraph" w:customStyle="1" w:styleId="text1x">
    <w:name w:val="text 1.x"/>
    <w:basedOn w:val="Normalny"/>
    <w:uiPriority w:val="99"/>
    <w:rsid w:val="007D75C1"/>
    <w:pPr>
      <w:ind w:left="567"/>
    </w:pPr>
  </w:style>
  <w:style w:type="paragraph" w:customStyle="1" w:styleId="Text1xx">
    <w:name w:val="Text 1.xx"/>
    <w:basedOn w:val="Normalny"/>
    <w:uiPriority w:val="99"/>
    <w:rsid w:val="007D75C1"/>
    <w:pPr>
      <w:ind w:left="1418"/>
    </w:pPr>
  </w:style>
  <w:style w:type="paragraph" w:customStyle="1" w:styleId="Text1xxx">
    <w:name w:val="Text 1.xxx"/>
    <w:basedOn w:val="Normalny"/>
    <w:uiPriority w:val="99"/>
    <w:rsid w:val="007D75C1"/>
    <w:pPr>
      <w:ind w:left="1418"/>
    </w:pPr>
  </w:style>
  <w:style w:type="paragraph" w:customStyle="1" w:styleId="Tytu1">
    <w:name w:val="Tytuł1"/>
    <w:basedOn w:val="Normalny"/>
    <w:next w:val="Normalny"/>
    <w:uiPriority w:val="99"/>
    <w:rsid w:val="007D75C1"/>
    <w:pPr>
      <w:spacing w:before="480" w:after="480"/>
      <w:jc w:val="center"/>
    </w:pPr>
    <w:rPr>
      <w:b/>
      <w:sz w:val="24"/>
    </w:rPr>
  </w:style>
  <w:style w:type="paragraph" w:customStyle="1" w:styleId="opis">
    <w:name w:val="opis"/>
    <w:basedOn w:val="Normalny"/>
    <w:uiPriority w:val="99"/>
    <w:rsid w:val="007D75C1"/>
    <w:pPr>
      <w:widowControl w:val="0"/>
      <w:spacing w:line="360" w:lineRule="auto"/>
      <w:ind w:left="170" w:right="170"/>
    </w:pPr>
    <w:rPr>
      <w:rFonts w:ascii="Arial" w:hAnsi="Arial"/>
      <w:sz w:val="24"/>
      <w:lang w:eastAsia="pl-PL"/>
    </w:rPr>
  </w:style>
  <w:style w:type="paragraph" w:customStyle="1" w:styleId="nagwek10">
    <w:name w:val="nag?—wek1"/>
    <w:basedOn w:val="Normalny"/>
    <w:uiPriority w:val="99"/>
    <w:rsid w:val="007D75C1"/>
    <w:pPr>
      <w:widowControl w:val="0"/>
      <w:tabs>
        <w:tab w:val="left" w:pos="567"/>
      </w:tabs>
      <w:spacing w:before="240" w:after="120" w:line="312" w:lineRule="auto"/>
      <w:ind w:left="567" w:hanging="567"/>
    </w:pPr>
    <w:rPr>
      <w:b/>
      <w:smallCaps/>
      <w:sz w:val="26"/>
      <w:lang w:eastAsia="pl-PL"/>
    </w:rPr>
  </w:style>
  <w:style w:type="paragraph" w:customStyle="1" w:styleId="Rozdzia">
    <w:name w:val="Rozdział"/>
    <w:basedOn w:val="opis"/>
    <w:next w:val="opis"/>
    <w:uiPriority w:val="99"/>
    <w:rsid w:val="007D75C1"/>
    <w:pPr>
      <w:numPr>
        <w:numId w:val="5"/>
      </w:numPr>
      <w:ind w:right="0"/>
      <w:outlineLvl w:val="0"/>
    </w:pPr>
    <w:rPr>
      <w:rFonts w:ascii="Times New Roman" w:hAnsi="Times New Roman"/>
      <w:b/>
      <w:sz w:val="32"/>
    </w:rPr>
  </w:style>
  <w:style w:type="paragraph" w:customStyle="1" w:styleId="Rozdzia-">
    <w:name w:val="Rozdział-"/>
    <w:basedOn w:val="Normalny"/>
    <w:next w:val="opis"/>
    <w:uiPriority w:val="99"/>
    <w:rsid w:val="007D75C1"/>
    <w:pPr>
      <w:widowControl w:val="0"/>
      <w:numPr>
        <w:ilvl w:val="1"/>
        <w:numId w:val="5"/>
      </w:numPr>
      <w:spacing w:line="360" w:lineRule="auto"/>
      <w:outlineLvl w:val="1"/>
    </w:pPr>
    <w:rPr>
      <w:b/>
      <w:sz w:val="32"/>
      <w:lang w:eastAsia="pl-PL"/>
    </w:rPr>
  </w:style>
  <w:style w:type="character" w:styleId="Numerstrony">
    <w:name w:val="page number"/>
    <w:basedOn w:val="Domylnaczcionkaakapitu"/>
    <w:uiPriority w:val="99"/>
    <w:rsid w:val="007D75C1"/>
    <w:rPr>
      <w:rFonts w:cs="Times New Roman"/>
    </w:rPr>
  </w:style>
  <w:style w:type="paragraph" w:customStyle="1" w:styleId="podpunkt-">
    <w:name w:val="podpunkt-"/>
    <w:basedOn w:val="opis"/>
    <w:uiPriority w:val="99"/>
    <w:rsid w:val="007D75C1"/>
    <w:pPr>
      <w:numPr>
        <w:numId w:val="6"/>
      </w:numPr>
    </w:pPr>
  </w:style>
  <w:style w:type="paragraph" w:customStyle="1" w:styleId="podpunkt">
    <w:name w:val="podpunkt."/>
    <w:basedOn w:val="opis"/>
    <w:uiPriority w:val="99"/>
    <w:rsid w:val="007D75C1"/>
    <w:pPr>
      <w:numPr>
        <w:numId w:val="7"/>
      </w:numPr>
    </w:pPr>
  </w:style>
  <w:style w:type="paragraph" w:customStyle="1" w:styleId="podpunkt-1">
    <w:name w:val="podpunkt-1"/>
    <w:basedOn w:val="opis"/>
    <w:uiPriority w:val="99"/>
    <w:rsid w:val="007D75C1"/>
    <w:pPr>
      <w:numPr>
        <w:numId w:val="8"/>
      </w:numPr>
      <w:tabs>
        <w:tab w:val="clear" w:pos="1134"/>
        <w:tab w:val="num" w:pos="360"/>
      </w:tabs>
      <w:ind w:left="1418"/>
    </w:pPr>
  </w:style>
  <w:style w:type="paragraph" w:customStyle="1" w:styleId="podpunkt-a">
    <w:name w:val="podpunkt-a"/>
    <w:basedOn w:val="opis"/>
    <w:uiPriority w:val="99"/>
    <w:rsid w:val="007D75C1"/>
    <w:pPr>
      <w:numPr>
        <w:numId w:val="9"/>
      </w:numPr>
      <w:tabs>
        <w:tab w:val="clear" w:pos="1134"/>
        <w:tab w:val="num" w:pos="357"/>
      </w:tabs>
      <w:ind w:left="1418"/>
    </w:pPr>
  </w:style>
  <w:style w:type="paragraph" w:customStyle="1" w:styleId="Rrozdzia">
    <w:name w:val="Rrozdział="/>
    <w:basedOn w:val="Normalny"/>
    <w:next w:val="opis"/>
    <w:uiPriority w:val="99"/>
    <w:rsid w:val="007D75C1"/>
    <w:pPr>
      <w:widowControl w:val="0"/>
      <w:spacing w:line="360" w:lineRule="auto"/>
      <w:ind w:right="170"/>
      <w:outlineLvl w:val="2"/>
    </w:pPr>
    <w:rPr>
      <w:rFonts w:ascii="Arial" w:hAnsi="Arial"/>
      <w:sz w:val="24"/>
      <w:lang w:eastAsia="pl-PL"/>
    </w:rPr>
  </w:style>
  <w:style w:type="character" w:styleId="Hipercze">
    <w:name w:val="Hyperlink"/>
    <w:basedOn w:val="Domylnaczcionkaakapitu"/>
    <w:uiPriority w:val="99"/>
    <w:rsid w:val="007D75C1"/>
    <w:rPr>
      <w:rFonts w:cs="Times New Roman"/>
      <w:color w:val="0000FF"/>
      <w:u w:val="single"/>
    </w:rPr>
  </w:style>
  <w:style w:type="paragraph" w:styleId="Tekstpodstawowywcity2">
    <w:name w:val="Body Text Indent 2"/>
    <w:aliases w:val="Indent Normal text"/>
    <w:basedOn w:val="Normalny"/>
    <w:link w:val="Tekstpodstawowywcity2Znak"/>
    <w:uiPriority w:val="99"/>
    <w:rsid w:val="007D75C1"/>
    <w:pPr>
      <w:spacing w:before="96" w:line="240" w:lineRule="atLeast"/>
      <w:ind w:left="374" w:hanging="336"/>
    </w:pPr>
    <w:rPr>
      <w:lang w:eastAsia="pl-PL"/>
    </w:rPr>
  </w:style>
  <w:style w:type="character" w:customStyle="1" w:styleId="Tekstpodstawowywcity2Znak">
    <w:name w:val="Tekst podstawowy wcięty 2 Znak"/>
    <w:aliases w:val="Indent Normal text Znak"/>
    <w:basedOn w:val="Domylnaczcionkaakapitu"/>
    <w:link w:val="Tekstpodstawowywcity2"/>
    <w:uiPriority w:val="99"/>
    <w:locked/>
    <w:rsid w:val="00983D8D"/>
    <w:rPr>
      <w:rFonts w:cs="Times New Roman"/>
      <w:sz w:val="22"/>
    </w:rPr>
  </w:style>
  <w:style w:type="paragraph" w:styleId="Tekstpodstawowywcity3">
    <w:name w:val="Body Text Indent 3"/>
    <w:basedOn w:val="Normalny"/>
    <w:link w:val="Tekstpodstawowywcity3Znak"/>
    <w:uiPriority w:val="99"/>
    <w:rsid w:val="007D75C1"/>
    <w:pPr>
      <w:spacing w:line="240" w:lineRule="atLeast"/>
      <w:ind w:left="470" w:hanging="442"/>
    </w:pPr>
    <w:rPr>
      <w:b/>
      <w:sz w:val="24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locked/>
    <w:rsid w:val="00983D8D"/>
    <w:rPr>
      <w:rFonts w:cs="Times New Roman"/>
      <w:b/>
      <w:sz w:val="24"/>
    </w:rPr>
  </w:style>
  <w:style w:type="paragraph" w:styleId="Tekstdymka">
    <w:name w:val="Balloon Text"/>
    <w:basedOn w:val="Normalny"/>
    <w:link w:val="TekstdymkaZnak"/>
    <w:uiPriority w:val="99"/>
    <w:semiHidden/>
    <w:rsid w:val="007D75C1"/>
    <w:pPr>
      <w:spacing w:line="240" w:lineRule="auto"/>
      <w:jc w:val="left"/>
    </w:pPr>
    <w:rPr>
      <w:rFonts w:ascii="Tahoma" w:hAnsi="Tahoma"/>
      <w:sz w:val="16"/>
      <w:szCs w:val="16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983D8D"/>
    <w:rPr>
      <w:rFonts w:ascii="Tahoma" w:hAnsi="Tahoma" w:cs="Times New Roman"/>
      <w:sz w:val="16"/>
    </w:rPr>
  </w:style>
  <w:style w:type="character" w:customStyle="1" w:styleId="opisZnak">
    <w:name w:val="opis Znak"/>
    <w:uiPriority w:val="99"/>
    <w:rsid w:val="007D75C1"/>
    <w:rPr>
      <w:rFonts w:ascii="Arial" w:hAnsi="Arial"/>
      <w:snapToGrid w:val="0"/>
      <w:sz w:val="24"/>
      <w:lang w:val="pl-PL" w:eastAsia="pl-PL"/>
    </w:rPr>
  </w:style>
  <w:style w:type="paragraph" w:customStyle="1" w:styleId="Technical4">
    <w:name w:val="Technical 4"/>
    <w:uiPriority w:val="99"/>
    <w:rsid w:val="007D75C1"/>
    <w:pPr>
      <w:tabs>
        <w:tab w:val="left" w:pos="-720"/>
      </w:tabs>
      <w:suppressAutoHyphens/>
    </w:pPr>
    <w:rPr>
      <w:rFonts w:ascii="CG Times" w:hAnsi="CG Times"/>
      <w:b/>
      <w:sz w:val="24"/>
      <w:szCs w:val="20"/>
      <w:lang w:val="en-US"/>
    </w:rPr>
  </w:style>
  <w:style w:type="paragraph" w:customStyle="1" w:styleId="Document1">
    <w:name w:val="Document 1"/>
    <w:uiPriority w:val="99"/>
    <w:rsid w:val="007D75C1"/>
    <w:pPr>
      <w:keepNext/>
      <w:keepLines/>
      <w:tabs>
        <w:tab w:val="left" w:pos="-720"/>
      </w:tabs>
      <w:suppressAutoHyphens/>
    </w:pPr>
    <w:rPr>
      <w:sz w:val="24"/>
      <w:szCs w:val="20"/>
      <w:lang w:val="en-US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7D75C1"/>
    <w:pPr>
      <w:spacing w:line="240" w:lineRule="auto"/>
      <w:jc w:val="left"/>
    </w:pPr>
    <w:rPr>
      <w:sz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locked/>
    <w:rsid w:val="007418E5"/>
    <w:rPr>
      <w:rFonts w:cs="Times New Roman"/>
    </w:rPr>
  </w:style>
  <w:style w:type="character" w:styleId="Odwoaniedokomentarza">
    <w:name w:val="annotation reference"/>
    <w:basedOn w:val="Domylnaczcionkaakapitu"/>
    <w:rsid w:val="007D75C1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rsid w:val="007D75C1"/>
    <w:pPr>
      <w:spacing w:line="240" w:lineRule="auto"/>
      <w:jc w:val="left"/>
    </w:pPr>
    <w:rPr>
      <w:sz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locked/>
    <w:rsid w:val="00983D8D"/>
    <w:rPr>
      <w:rFonts w:cs="Times New Roman"/>
    </w:rPr>
  </w:style>
  <w:style w:type="paragraph" w:customStyle="1" w:styleId="BodyText21">
    <w:name w:val="Body Text 21"/>
    <w:basedOn w:val="Normalny"/>
    <w:uiPriority w:val="99"/>
    <w:rsid w:val="007D75C1"/>
    <w:pPr>
      <w:widowControl w:val="0"/>
      <w:spacing w:line="360" w:lineRule="auto"/>
      <w:ind w:left="426"/>
    </w:pPr>
    <w:rPr>
      <w:rFonts w:ascii="Arial" w:hAnsi="Arial"/>
      <w:sz w:val="24"/>
      <w:lang w:eastAsia="pl-PL"/>
    </w:rPr>
  </w:style>
  <w:style w:type="paragraph" w:customStyle="1" w:styleId="BodyTextIndent21">
    <w:name w:val="Body Text Indent 21"/>
    <w:basedOn w:val="Normalny"/>
    <w:uiPriority w:val="99"/>
    <w:rsid w:val="007D75C1"/>
    <w:pPr>
      <w:widowControl w:val="0"/>
      <w:spacing w:line="360" w:lineRule="auto"/>
      <w:ind w:left="567"/>
    </w:pPr>
    <w:rPr>
      <w:rFonts w:ascii="Arial" w:hAnsi="Arial"/>
      <w:sz w:val="24"/>
      <w:lang w:eastAsia="pl-PL"/>
    </w:rPr>
  </w:style>
  <w:style w:type="paragraph" w:customStyle="1" w:styleId="BodyTextIndent31">
    <w:name w:val="Body Text Indent 31"/>
    <w:basedOn w:val="Normalny"/>
    <w:uiPriority w:val="99"/>
    <w:rsid w:val="007D75C1"/>
    <w:pPr>
      <w:widowControl w:val="0"/>
      <w:spacing w:line="360" w:lineRule="auto"/>
      <w:ind w:left="567"/>
    </w:pPr>
    <w:rPr>
      <w:rFonts w:ascii="Arial" w:hAnsi="Arial"/>
      <w:color w:val="0000FF"/>
      <w:sz w:val="24"/>
      <w:lang w:eastAsia="pl-PL"/>
    </w:rPr>
  </w:style>
  <w:style w:type="paragraph" w:customStyle="1" w:styleId="NA">
    <w:name w:val="N/A"/>
    <w:basedOn w:val="Normalny"/>
    <w:uiPriority w:val="99"/>
    <w:rsid w:val="007D75C1"/>
    <w:pPr>
      <w:tabs>
        <w:tab w:val="left" w:pos="9000"/>
        <w:tab w:val="right" w:pos="9360"/>
      </w:tabs>
      <w:suppressAutoHyphens/>
      <w:spacing w:line="240" w:lineRule="auto"/>
      <w:jc w:val="left"/>
    </w:pPr>
    <w:rPr>
      <w:sz w:val="26"/>
      <w:lang w:val="en-US" w:eastAsia="pl-PL"/>
    </w:rPr>
  </w:style>
  <w:style w:type="paragraph" w:styleId="Podtytu">
    <w:name w:val="Subtitle"/>
    <w:basedOn w:val="Normalny"/>
    <w:link w:val="PodtytuZnak"/>
    <w:uiPriority w:val="99"/>
    <w:qFormat/>
    <w:rsid w:val="007D75C1"/>
    <w:pPr>
      <w:widowControl w:val="0"/>
      <w:spacing w:line="240" w:lineRule="auto"/>
      <w:jc w:val="center"/>
    </w:pPr>
    <w:rPr>
      <w:b/>
      <w:sz w:val="32"/>
      <w:u w:val="single"/>
      <w:lang w:eastAsia="pl-PL"/>
    </w:rPr>
  </w:style>
  <w:style w:type="character" w:customStyle="1" w:styleId="PodtytuZnak">
    <w:name w:val="Podtytuł Znak"/>
    <w:basedOn w:val="Domylnaczcionkaakapitu"/>
    <w:link w:val="Podtytu"/>
    <w:uiPriority w:val="99"/>
    <w:locked/>
    <w:rsid w:val="00983D8D"/>
    <w:rPr>
      <w:rFonts w:cs="Times New Roman"/>
      <w:b/>
      <w:snapToGrid w:val="0"/>
      <w:sz w:val="32"/>
      <w:u w:val="single"/>
    </w:rPr>
  </w:style>
  <w:style w:type="paragraph" w:customStyle="1" w:styleId="Nagwek11">
    <w:name w:val="Nag?—wek 1"/>
    <w:basedOn w:val="Normalny"/>
    <w:next w:val="Normalny"/>
    <w:uiPriority w:val="99"/>
    <w:rsid w:val="007D75C1"/>
    <w:pPr>
      <w:keepNext/>
      <w:widowControl w:val="0"/>
      <w:spacing w:before="240" w:after="60" w:line="240" w:lineRule="auto"/>
    </w:pPr>
    <w:rPr>
      <w:rFonts w:ascii="Arial" w:hAnsi="Arial"/>
      <w:b/>
      <w:kern w:val="28"/>
      <w:sz w:val="28"/>
      <w:lang w:eastAsia="pl-PL"/>
    </w:rPr>
  </w:style>
  <w:style w:type="paragraph" w:customStyle="1" w:styleId="Nagwek20">
    <w:name w:val="Nag?—wek 2"/>
    <w:basedOn w:val="Normalny"/>
    <w:next w:val="Normalny"/>
    <w:uiPriority w:val="99"/>
    <w:rsid w:val="007D75C1"/>
    <w:pPr>
      <w:keepNext/>
      <w:widowControl w:val="0"/>
      <w:spacing w:before="40" w:after="40" w:line="240" w:lineRule="auto"/>
    </w:pPr>
    <w:rPr>
      <w:b/>
      <w:sz w:val="24"/>
      <w:lang w:eastAsia="pl-PL"/>
    </w:rPr>
  </w:style>
  <w:style w:type="paragraph" w:customStyle="1" w:styleId="Nagwek30">
    <w:name w:val="Nag?—wek 3"/>
    <w:basedOn w:val="Normalny"/>
    <w:next w:val="Normalny"/>
    <w:uiPriority w:val="99"/>
    <w:rsid w:val="007D75C1"/>
    <w:pPr>
      <w:keepNext/>
      <w:widowControl w:val="0"/>
      <w:spacing w:before="40" w:after="40" w:line="240" w:lineRule="auto"/>
    </w:pPr>
    <w:rPr>
      <w:b/>
      <w:sz w:val="24"/>
      <w:lang w:eastAsia="pl-PL"/>
    </w:rPr>
  </w:style>
  <w:style w:type="paragraph" w:customStyle="1" w:styleId="Nagwek40">
    <w:name w:val="Nag?—wek 4"/>
    <w:basedOn w:val="Normalny"/>
    <w:next w:val="Normalny"/>
    <w:uiPriority w:val="99"/>
    <w:rsid w:val="007D75C1"/>
    <w:pPr>
      <w:keepNext/>
      <w:widowControl w:val="0"/>
      <w:spacing w:before="40" w:after="40" w:line="240" w:lineRule="auto"/>
    </w:pPr>
    <w:rPr>
      <w:b/>
      <w:sz w:val="24"/>
      <w:lang w:eastAsia="pl-PL"/>
    </w:rPr>
  </w:style>
  <w:style w:type="paragraph" w:customStyle="1" w:styleId="Nagwek50">
    <w:name w:val="Nag?—wek 5"/>
    <w:basedOn w:val="Normalny"/>
    <w:next w:val="Normalny"/>
    <w:uiPriority w:val="99"/>
    <w:rsid w:val="007D75C1"/>
    <w:pPr>
      <w:widowControl w:val="0"/>
      <w:spacing w:before="40" w:after="40" w:line="240" w:lineRule="auto"/>
    </w:pPr>
    <w:rPr>
      <w:b/>
      <w:sz w:val="24"/>
      <w:lang w:eastAsia="pl-PL"/>
    </w:rPr>
  </w:style>
  <w:style w:type="paragraph" w:customStyle="1" w:styleId="Nagwek60">
    <w:name w:val="Nag?—wek 6"/>
    <w:basedOn w:val="Normalny"/>
    <w:next w:val="Normalny"/>
    <w:uiPriority w:val="99"/>
    <w:rsid w:val="007D75C1"/>
    <w:pPr>
      <w:widowControl w:val="0"/>
      <w:spacing w:before="40" w:after="40" w:line="240" w:lineRule="auto"/>
    </w:pPr>
    <w:rPr>
      <w:b/>
      <w:sz w:val="24"/>
      <w:lang w:eastAsia="pl-PL"/>
    </w:rPr>
  </w:style>
  <w:style w:type="paragraph" w:customStyle="1" w:styleId="Nagwek70">
    <w:name w:val="Nag?—wek 7"/>
    <w:basedOn w:val="Normalny"/>
    <w:next w:val="Normalny"/>
    <w:uiPriority w:val="99"/>
    <w:rsid w:val="007D75C1"/>
    <w:pPr>
      <w:keepNext/>
      <w:widowControl w:val="0"/>
      <w:tabs>
        <w:tab w:val="left" w:pos="709"/>
      </w:tabs>
      <w:spacing w:before="40" w:after="40" w:line="240" w:lineRule="auto"/>
    </w:pPr>
    <w:rPr>
      <w:sz w:val="26"/>
      <w:lang w:eastAsia="pl-PL"/>
    </w:rPr>
  </w:style>
  <w:style w:type="character" w:customStyle="1" w:styleId="Domylnaczcionkaakapitu0">
    <w:name w:val="Domy?lna czcionka akapitu"/>
    <w:uiPriority w:val="99"/>
    <w:rsid w:val="007D75C1"/>
    <w:rPr>
      <w:sz w:val="20"/>
    </w:rPr>
  </w:style>
  <w:style w:type="paragraph" w:customStyle="1" w:styleId="mj-nag1">
    <w:name w:val="m—j-nag?1"/>
    <w:basedOn w:val="Normalny"/>
    <w:uiPriority w:val="99"/>
    <w:rsid w:val="007D75C1"/>
    <w:pPr>
      <w:widowControl w:val="0"/>
      <w:tabs>
        <w:tab w:val="left" w:pos="851"/>
      </w:tabs>
      <w:spacing w:before="120" w:after="60" w:line="240" w:lineRule="auto"/>
      <w:ind w:left="851" w:hanging="851"/>
    </w:pPr>
    <w:rPr>
      <w:b/>
      <w:caps/>
      <w:sz w:val="28"/>
      <w:lang w:eastAsia="pl-PL"/>
    </w:rPr>
  </w:style>
  <w:style w:type="paragraph" w:customStyle="1" w:styleId="mj-nag2">
    <w:name w:val="m—j-nag?2"/>
    <w:basedOn w:val="Nagwek11"/>
    <w:uiPriority w:val="99"/>
    <w:rsid w:val="007D75C1"/>
    <w:pPr>
      <w:tabs>
        <w:tab w:val="left" w:pos="426"/>
      </w:tabs>
      <w:spacing w:before="80" w:after="40" w:line="288" w:lineRule="auto"/>
      <w:ind w:left="851" w:hanging="851"/>
    </w:pPr>
    <w:rPr>
      <w:rFonts w:ascii="Times New Roman" w:hAnsi="Times New Roman"/>
      <w:spacing w:val="10"/>
      <w:sz w:val="26"/>
    </w:rPr>
  </w:style>
  <w:style w:type="character" w:customStyle="1" w:styleId="Odsyaczprzypisudolnego">
    <w:name w:val="Odsy?acz przypisu dolnego"/>
    <w:uiPriority w:val="99"/>
    <w:rsid w:val="007D75C1"/>
    <w:rPr>
      <w:sz w:val="20"/>
      <w:vertAlign w:val="superscript"/>
    </w:rPr>
  </w:style>
  <w:style w:type="character" w:customStyle="1" w:styleId="Odsyaczdokomentarza">
    <w:name w:val="Odsy?acz do komentarza"/>
    <w:uiPriority w:val="99"/>
    <w:rsid w:val="007D75C1"/>
    <w:rPr>
      <w:sz w:val="16"/>
    </w:rPr>
  </w:style>
  <w:style w:type="paragraph" w:customStyle="1" w:styleId="tytu0">
    <w:name w:val="tytu?"/>
    <w:basedOn w:val="Normalny"/>
    <w:uiPriority w:val="99"/>
    <w:rsid w:val="007D75C1"/>
    <w:pPr>
      <w:widowControl w:val="0"/>
      <w:spacing w:before="120" w:line="240" w:lineRule="auto"/>
      <w:ind w:left="709" w:hanging="709"/>
      <w:jc w:val="left"/>
    </w:pPr>
    <w:rPr>
      <w:rFonts w:ascii="Arial" w:hAnsi="Arial"/>
      <w:b/>
      <w:i/>
      <w:sz w:val="24"/>
      <w:u w:val="single"/>
      <w:lang w:eastAsia="pl-PL"/>
    </w:rPr>
  </w:style>
  <w:style w:type="paragraph" w:customStyle="1" w:styleId="odstp">
    <w:name w:val="odst?p"/>
    <w:basedOn w:val="tytu0"/>
    <w:uiPriority w:val="99"/>
    <w:rsid w:val="007D75C1"/>
    <w:pPr>
      <w:spacing w:before="60" w:line="48" w:lineRule="auto"/>
    </w:pPr>
  </w:style>
  <w:style w:type="paragraph" w:customStyle="1" w:styleId="tabela">
    <w:name w:val="tabela"/>
    <w:basedOn w:val="Normalny"/>
    <w:uiPriority w:val="99"/>
    <w:rsid w:val="007D75C1"/>
    <w:pPr>
      <w:widowControl w:val="0"/>
      <w:spacing w:before="120" w:line="240" w:lineRule="auto"/>
      <w:jc w:val="left"/>
    </w:pPr>
    <w:rPr>
      <w:rFonts w:ascii="Arial" w:hAnsi="Arial"/>
      <w:sz w:val="20"/>
      <w:lang w:eastAsia="pl-PL"/>
    </w:rPr>
  </w:style>
  <w:style w:type="paragraph" w:customStyle="1" w:styleId="mj-nag3">
    <w:name w:val="m—j-nag?3"/>
    <w:basedOn w:val="Normalny"/>
    <w:uiPriority w:val="99"/>
    <w:rsid w:val="007D75C1"/>
    <w:pPr>
      <w:widowControl w:val="0"/>
      <w:tabs>
        <w:tab w:val="left" w:pos="851"/>
      </w:tabs>
      <w:spacing w:before="100" w:after="100" w:line="-240" w:lineRule="auto"/>
      <w:ind w:left="851" w:hanging="851"/>
    </w:pPr>
    <w:rPr>
      <w:b/>
      <w:spacing w:val="10"/>
      <w:sz w:val="24"/>
      <w:lang w:val="en-US" w:eastAsia="pl-PL"/>
    </w:rPr>
  </w:style>
  <w:style w:type="paragraph" w:customStyle="1" w:styleId="mj-nag4">
    <w:name w:val="m—j-nag?4"/>
    <w:basedOn w:val="Normalny"/>
    <w:uiPriority w:val="99"/>
    <w:rsid w:val="007D75C1"/>
    <w:pPr>
      <w:widowControl w:val="0"/>
      <w:tabs>
        <w:tab w:val="left" w:pos="851"/>
        <w:tab w:val="left" w:pos="1134"/>
      </w:tabs>
      <w:spacing w:before="60" w:after="60" w:line="240" w:lineRule="auto"/>
    </w:pPr>
    <w:rPr>
      <w:b/>
      <w:sz w:val="24"/>
      <w:lang w:eastAsia="pl-PL"/>
    </w:rPr>
  </w:style>
  <w:style w:type="paragraph" w:customStyle="1" w:styleId="Nagwekstrony">
    <w:name w:val="Nag?—wek strony"/>
    <w:basedOn w:val="Normalny"/>
    <w:uiPriority w:val="99"/>
    <w:rsid w:val="007D75C1"/>
    <w:pPr>
      <w:widowControl w:val="0"/>
      <w:tabs>
        <w:tab w:val="center" w:pos="4536"/>
        <w:tab w:val="right" w:pos="9072"/>
      </w:tabs>
      <w:spacing w:before="60" w:after="60" w:line="240" w:lineRule="auto"/>
    </w:pPr>
    <w:rPr>
      <w:sz w:val="26"/>
      <w:lang w:eastAsia="pl-PL"/>
    </w:rPr>
  </w:style>
  <w:style w:type="character" w:styleId="Odwoanieprzypisudolnego">
    <w:name w:val="footnote reference"/>
    <w:basedOn w:val="Domylnaczcionkaakapitu"/>
    <w:uiPriority w:val="99"/>
    <w:rsid w:val="007D75C1"/>
    <w:rPr>
      <w:rFonts w:cs="Times New Roman"/>
      <w:vertAlign w:val="superscript"/>
    </w:rPr>
  </w:style>
  <w:style w:type="paragraph" w:customStyle="1" w:styleId="mj-nag32">
    <w:name w:val="mój-nag32"/>
    <w:basedOn w:val="Nagwek1"/>
    <w:uiPriority w:val="99"/>
    <w:rsid w:val="007D75C1"/>
    <w:pPr>
      <w:keepLines w:val="0"/>
      <w:widowControl w:val="0"/>
      <w:numPr>
        <w:numId w:val="0"/>
      </w:numPr>
      <w:tabs>
        <w:tab w:val="left" w:pos="851"/>
      </w:tabs>
      <w:spacing w:before="100" w:after="60"/>
      <w:outlineLvl w:val="9"/>
    </w:pPr>
    <w:rPr>
      <w:caps w:val="0"/>
      <w:spacing w:val="10"/>
      <w:sz w:val="28"/>
      <w:lang w:val="pl-PL" w:eastAsia="pl-PL"/>
    </w:rPr>
  </w:style>
  <w:style w:type="paragraph" w:customStyle="1" w:styleId="mj-nag34">
    <w:name w:val="mój-nag34"/>
    <w:basedOn w:val="Normalny"/>
    <w:uiPriority w:val="99"/>
    <w:rsid w:val="007D75C1"/>
    <w:pPr>
      <w:widowControl w:val="0"/>
      <w:tabs>
        <w:tab w:val="left" w:pos="851"/>
        <w:tab w:val="left" w:pos="1134"/>
      </w:tabs>
      <w:spacing w:before="60" w:after="60" w:line="240" w:lineRule="auto"/>
    </w:pPr>
    <w:rPr>
      <w:b/>
      <w:sz w:val="24"/>
      <w:lang w:val="en-US" w:eastAsia="pl-PL"/>
    </w:rPr>
  </w:style>
  <w:style w:type="paragraph" w:customStyle="1" w:styleId="Legal1">
    <w:name w:val="Legal 1"/>
    <w:basedOn w:val="Normalny"/>
    <w:uiPriority w:val="99"/>
    <w:rsid w:val="007D75C1"/>
    <w:pPr>
      <w:widowControl w:val="0"/>
      <w:spacing w:line="240" w:lineRule="auto"/>
      <w:ind w:left="344" w:hanging="344"/>
      <w:jc w:val="left"/>
      <w:outlineLvl w:val="0"/>
    </w:pPr>
    <w:rPr>
      <w:rFonts w:ascii="Courier" w:hAnsi="Courier"/>
      <w:sz w:val="24"/>
      <w:lang w:val="en-US" w:eastAsia="pl-PL"/>
    </w:rPr>
  </w:style>
  <w:style w:type="paragraph" w:styleId="Tekstblokowy">
    <w:name w:val="Block Text"/>
    <w:basedOn w:val="Normalny"/>
    <w:uiPriority w:val="99"/>
    <w:rsid w:val="007D75C1"/>
    <w:pPr>
      <w:autoSpaceDE w:val="0"/>
      <w:autoSpaceDN w:val="0"/>
      <w:adjustRightInd w:val="0"/>
      <w:spacing w:line="240" w:lineRule="auto"/>
      <w:ind w:left="994" w:right="23" w:hanging="280"/>
    </w:pPr>
    <w:rPr>
      <w:color w:val="FF0000"/>
      <w:lang w:eastAsia="pl-PL"/>
    </w:rPr>
  </w:style>
  <w:style w:type="character" w:styleId="UyteHipercze">
    <w:name w:val="FollowedHyperlink"/>
    <w:basedOn w:val="Domylnaczcionkaakapitu"/>
    <w:uiPriority w:val="99"/>
    <w:rsid w:val="007D75C1"/>
    <w:rPr>
      <w:rFonts w:cs="Times New Roman"/>
      <w:color w:val="800080"/>
      <w:u w:val="single"/>
    </w:rPr>
  </w:style>
  <w:style w:type="paragraph" w:customStyle="1" w:styleId="Text">
    <w:name w:val="Text"/>
    <w:aliases w:val="Body,2"/>
    <w:basedOn w:val="Normalny"/>
    <w:uiPriority w:val="99"/>
    <w:rsid w:val="007D75C1"/>
    <w:pPr>
      <w:spacing w:before="120" w:after="60" w:line="240" w:lineRule="auto"/>
    </w:pPr>
    <w:rPr>
      <w:lang w:val="en-GB" w:eastAsia="pl-PL"/>
    </w:rPr>
  </w:style>
  <w:style w:type="paragraph" w:customStyle="1" w:styleId="bullet1">
    <w:name w:val="bullet1"/>
    <w:basedOn w:val="Normalny"/>
    <w:autoRedefine/>
    <w:uiPriority w:val="99"/>
    <w:rsid w:val="007D75C1"/>
    <w:pPr>
      <w:tabs>
        <w:tab w:val="num" w:pos="720"/>
      </w:tabs>
      <w:spacing w:before="140" w:after="140" w:line="281" w:lineRule="auto"/>
      <w:ind w:left="720" w:hanging="720"/>
      <w:jc w:val="left"/>
    </w:pPr>
    <w:rPr>
      <w:sz w:val="20"/>
      <w:lang w:val="en-GB" w:eastAsia="pl-PL"/>
    </w:rPr>
  </w:style>
  <w:style w:type="paragraph" w:customStyle="1" w:styleId="Standardowyzkropka">
    <w:name w:val="Standardowy z kropka"/>
    <w:basedOn w:val="Normalny"/>
    <w:uiPriority w:val="99"/>
    <w:rsid w:val="007D75C1"/>
    <w:pPr>
      <w:tabs>
        <w:tab w:val="num" w:pos="360"/>
      </w:tabs>
      <w:spacing w:line="240" w:lineRule="auto"/>
      <w:ind w:left="360" w:hanging="360"/>
    </w:pPr>
    <w:rPr>
      <w:sz w:val="24"/>
      <w:lang w:eastAsia="pl-PL"/>
    </w:rPr>
  </w:style>
  <w:style w:type="paragraph" w:customStyle="1" w:styleId="Bullet10">
    <w:name w:val="Bullet 1"/>
    <w:basedOn w:val="Normalny"/>
    <w:uiPriority w:val="99"/>
    <w:rsid w:val="007D75C1"/>
    <w:pPr>
      <w:spacing w:before="120" w:after="120" w:line="240" w:lineRule="auto"/>
      <w:jc w:val="left"/>
    </w:pPr>
    <w:rPr>
      <w:position w:val="6"/>
      <w:lang w:val="en-GB" w:eastAsia="pl-PL"/>
    </w:rPr>
  </w:style>
  <w:style w:type="paragraph" w:customStyle="1" w:styleId="Luca">
    <w:name w:val="Luca"/>
    <w:basedOn w:val="Normalny"/>
    <w:uiPriority w:val="99"/>
    <w:rsid w:val="007D75C1"/>
    <w:pPr>
      <w:spacing w:line="360" w:lineRule="auto"/>
      <w:jc w:val="left"/>
    </w:pPr>
    <w:rPr>
      <w:rFonts w:ascii="Arial Narrow" w:hAnsi="Arial Narrow"/>
      <w:sz w:val="24"/>
      <w:lang w:eastAsia="pl-PL"/>
    </w:rPr>
  </w:style>
  <w:style w:type="paragraph" w:customStyle="1" w:styleId="LucaCash">
    <w:name w:val="Luca&amp;Cash"/>
    <w:basedOn w:val="Normalny"/>
    <w:uiPriority w:val="99"/>
    <w:rsid w:val="007D75C1"/>
    <w:pPr>
      <w:spacing w:line="360" w:lineRule="auto"/>
      <w:jc w:val="left"/>
    </w:pPr>
    <w:rPr>
      <w:rFonts w:ascii="Arial Narrow" w:hAnsi="Arial Narrow"/>
      <w:sz w:val="24"/>
      <w:lang w:eastAsia="pl-PL"/>
    </w:rPr>
  </w:style>
  <w:style w:type="paragraph" w:customStyle="1" w:styleId="PoziomI">
    <w:name w:val="Poziom I"/>
    <w:basedOn w:val="Normalny"/>
    <w:uiPriority w:val="99"/>
    <w:rsid w:val="007D75C1"/>
    <w:pPr>
      <w:keepNext/>
      <w:numPr>
        <w:numId w:val="10"/>
      </w:numPr>
      <w:autoSpaceDE w:val="0"/>
      <w:autoSpaceDN w:val="0"/>
      <w:adjustRightInd w:val="0"/>
      <w:spacing w:before="120" w:after="120" w:line="240" w:lineRule="auto"/>
    </w:pPr>
    <w:rPr>
      <w:b/>
    </w:rPr>
  </w:style>
  <w:style w:type="paragraph" w:customStyle="1" w:styleId="PoziomII">
    <w:name w:val="Poziom II"/>
    <w:basedOn w:val="Normalny"/>
    <w:uiPriority w:val="99"/>
    <w:rsid w:val="007D75C1"/>
    <w:pPr>
      <w:numPr>
        <w:ilvl w:val="1"/>
        <w:numId w:val="10"/>
      </w:numPr>
      <w:autoSpaceDE w:val="0"/>
      <w:autoSpaceDN w:val="0"/>
      <w:adjustRightInd w:val="0"/>
      <w:spacing w:after="120" w:line="240" w:lineRule="auto"/>
    </w:pPr>
  </w:style>
  <w:style w:type="paragraph" w:customStyle="1" w:styleId="PoziomIII">
    <w:name w:val="Poziom III"/>
    <w:basedOn w:val="Normalny"/>
    <w:uiPriority w:val="99"/>
    <w:rsid w:val="007D75C1"/>
    <w:pPr>
      <w:numPr>
        <w:ilvl w:val="2"/>
        <w:numId w:val="10"/>
      </w:numPr>
      <w:autoSpaceDE w:val="0"/>
      <w:autoSpaceDN w:val="0"/>
      <w:adjustRightInd w:val="0"/>
      <w:spacing w:after="120" w:line="240" w:lineRule="auto"/>
    </w:pPr>
  </w:style>
  <w:style w:type="paragraph" w:customStyle="1" w:styleId="PoziomIV">
    <w:name w:val="Poziom IV"/>
    <w:basedOn w:val="Normalny"/>
    <w:uiPriority w:val="99"/>
    <w:rsid w:val="007D75C1"/>
    <w:pPr>
      <w:numPr>
        <w:ilvl w:val="3"/>
        <w:numId w:val="10"/>
      </w:numPr>
      <w:autoSpaceDE w:val="0"/>
      <w:autoSpaceDN w:val="0"/>
      <w:adjustRightInd w:val="0"/>
      <w:spacing w:after="120" w:line="240" w:lineRule="auto"/>
    </w:pPr>
  </w:style>
  <w:style w:type="paragraph" w:customStyle="1" w:styleId="PoziomV">
    <w:name w:val="Poziom V"/>
    <w:basedOn w:val="Normalny"/>
    <w:uiPriority w:val="99"/>
    <w:rsid w:val="007D75C1"/>
    <w:pPr>
      <w:numPr>
        <w:ilvl w:val="4"/>
        <w:numId w:val="10"/>
      </w:numPr>
      <w:autoSpaceDE w:val="0"/>
      <w:autoSpaceDN w:val="0"/>
      <w:adjustRightInd w:val="0"/>
      <w:spacing w:after="120" w:line="240" w:lineRule="auto"/>
    </w:pPr>
  </w:style>
  <w:style w:type="paragraph" w:styleId="Zwykytekst">
    <w:name w:val="Plain Text"/>
    <w:basedOn w:val="Normalny"/>
    <w:link w:val="ZwykytekstZnak"/>
    <w:uiPriority w:val="99"/>
    <w:rsid w:val="007D75C1"/>
    <w:pPr>
      <w:spacing w:line="240" w:lineRule="auto"/>
      <w:jc w:val="left"/>
    </w:pPr>
    <w:rPr>
      <w:rFonts w:ascii="Courier New" w:hAnsi="Courier New"/>
      <w:sz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uiPriority w:val="99"/>
    <w:locked/>
    <w:rsid w:val="00983D8D"/>
    <w:rPr>
      <w:rFonts w:ascii="Courier New" w:hAnsi="Courier New" w:cs="Times New Roman"/>
    </w:rPr>
  </w:style>
  <w:style w:type="paragraph" w:styleId="Tekstprzypisukocowego">
    <w:name w:val="endnote text"/>
    <w:basedOn w:val="Normalny"/>
    <w:link w:val="TekstprzypisukocowegoZnak"/>
    <w:uiPriority w:val="99"/>
    <w:rsid w:val="007D75C1"/>
    <w:rPr>
      <w:sz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locked/>
    <w:rsid w:val="00983D8D"/>
    <w:rPr>
      <w:rFonts w:cs="Times New Roman"/>
      <w:lang w:eastAsia="en-US"/>
    </w:rPr>
  </w:style>
  <w:style w:type="character" w:styleId="Odwoanieprzypisukocowego">
    <w:name w:val="endnote reference"/>
    <w:basedOn w:val="Domylnaczcionkaakapitu"/>
    <w:uiPriority w:val="99"/>
    <w:rsid w:val="007D75C1"/>
    <w:rPr>
      <w:rFonts w:cs="Times New Roman"/>
      <w:vertAlign w:val="superscript"/>
    </w:rPr>
  </w:style>
  <w:style w:type="paragraph" w:customStyle="1" w:styleId="Rub2">
    <w:name w:val="Rub2"/>
    <w:basedOn w:val="Normalny"/>
    <w:next w:val="Normalny"/>
    <w:uiPriority w:val="99"/>
    <w:rsid w:val="007D75C1"/>
    <w:pPr>
      <w:tabs>
        <w:tab w:val="left" w:pos="709"/>
        <w:tab w:val="left" w:pos="5670"/>
        <w:tab w:val="left" w:pos="6663"/>
        <w:tab w:val="left" w:pos="7088"/>
      </w:tabs>
      <w:spacing w:line="240" w:lineRule="auto"/>
      <w:ind w:right="-596"/>
      <w:jc w:val="left"/>
    </w:pPr>
    <w:rPr>
      <w:smallCaps/>
      <w:sz w:val="20"/>
      <w:lang w:val="en-GB" w:eastAsia="pl-PL"/>
    </w:rPr>
  </w:style>
  <w:style w:type="paragraph" w:customStyle="1" w:styleId="Nagwek12">
    <w:name w:val="Nag?Ńwek 1"/>
    <w:basedOn w:val="Normalny"/>
    <w:next w:val="Normalny"/>
    <w:uiPriority w:val="99"/>
    <w:rsid w:val="007D75C1"/>
    <w:pPr>
      <w:keepNext/>
      <w:spacing w:line="240" w:lineRule="auto"/>
    </w:pPr>
    <w:rPr>
      <w:sz w:val="24"/>
      <w:lang w:eastAsia="pl-PL"/>
    </w:rPr>
  </w:style>
  <w:style w:type="paragraph" w:styleId="Lista2">
    <w:name w:val="List 2"/>
    <w:basedOn w:val="Normalny"/>
    <w:uiPriority w:val="99"/>
    <w:rsid w:val="007D75C1"/>
    <w:pPr>
      <w:spacing w:line="240" w:lineRule="auto"/>
      <w:ind w:left="566" w:hanging="283"/>
      <w:jc w:val="left"/>
    </w:pPr>
    <w:rPr>
      <w:sz w:val="24"/>
      <w:szCs w:val="24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7D75C1"/>
    <w:pPr>
      <w:spacing w:line="288" w:lineRule="auto"/>
      <w:jc w:val="both"/>
    </w:pPr>
    <w:rPr>
      <w:b/>
      <w:bCs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983D8D"/>
    <w:rPr>
      <w:rFonts w:cs="Times New Roman"/>
      <w:b/>
      <w:lang w:eastAsia="en-US"/>
    </w:rPr>
  </w:style>
  <w:style w:type="paragraph" w:customStyle="1" w:styleId="pkt">
    <w:name w:val="pkt"/>
    <w:basedOn w:val="Normalny"/>
    <w:uiPriority w:val="99"/>
    <w:rsid w:val="00922645"/>
    <w:pPr>
      <w:autoSpaceDE w:val="0"/>
      <w:autoSpaceDN w:val="0"/>
      <w:spacing w:before="60" w:after="60" w:line="360" w:lineRule="auto"/>
      <w:ind w:left="851" w:hanging="295"/>
    </w:pPr>
    <w:rPr>
      <w:rFonts w:ascii="Univers-PL" w:hAnsi="Univers-PL"/>
      <w:sz w:val="19"/>
      <w:szCs w:val="19"/>
      <w:lang w:eastAsia="pl-PL"/>
    </w:rPr>
  </w:style>
  <w:style w:type="paragraph" w:customStyle="1" w:styleId="CM136">
    <w:name w:val="CM136"/>
    <w:basedOn w:val="Normalny"/>
    <w:next w:val="Normalny"/>
    <w:uiPriority w:val="99"/>
    <w:rsid w:val="0070335D"/>
    <w:pPr>
      <w:widowControl w:val="0"/>
      <w:autoSpaceDE w:val="0"/>
      <w:autoSpaceDN w:val="0"/>
      <w:adjustRightInd w:val="0"/>
      <w:spacing w:after="140" w:line="240" w:lineRule="auto"/>
      <w:jc w:val="left"/>
    </w:pPr>
    <w:rPr>
      <w:rFonts w:ascii="GAGEIA+TimesNewRoman,Bold" w:hAnsi="GAGEIA+TimesNewRoman,Bold"/>
      <w:sz w:val="24"/>
      <w:szCs w:val="24"/>
      <w:lang w:eastAsia="pl-PL"/>
    </w:rPr>
  </w:style>
  <w:style w:type="paragraph" w:customStyle="1" w:styleId="Tekstpodstawowyb">
    <w:name w:val="Tekst podstawowy.b"/>
    <w:basedOn w:val="Normalny"/>
    <w:uiPriority w:val="99"/>
    <w:rsid w:val="0070335D"/>
    <w:pPr>
      <w:spacing w:line="240" w:lineRule="auto"/>
      <w:jc w:val="center"/>
    </w:pPr>
    <w:rPr>
      <w:rFonts w:ascii="Arial" w:hAnsi="Arial"/>
      <w:b/>
      <w:smallCaps/>
      <w:sz w:val="36"/>
      <w:lang w:eastAsia="pl-PL"/>
    </w:rPr>
  </w:style>
  <w:style w:type="table" w:styleId="Tabela-Siatka">
    <w:name w:val="Table Grid"/>
    <w:basedOn w:val="Standardowy"/>
    <w:uiPriority w:val="39"/>
    <w:rsid w:val="00991264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">
    <w:name w:val="List"/>
    <w:basedOn w:val="Normalny"/>
    <w:uiPriority w:val="99"/>
    <w:rsid w:val="008F59BF"/>
    <w:pPr>
      <w:spacing w:line="240" w:lineRule="auto"/>
      <w:ind w:left="283" w:hanging="283"/>
      <w:jc w:val="left"/>
    </w:pPr>
    <w:rPr>
      <w:sz w:val="20"/>
      <w:lang w:eastAsia="pl-PL"/>
    </w:rPr>
  </w:style>
  <w:style w:type="paragraph" w:customStyle="1" w:styleId="Parties">
    <w:name w:val="Parties"/>
    <w:basedOn w:val="Normalny"/>
    <w:uiPriority w:val="99"/>
    <w:rsid w:val="00242181"/>
    <w:pPr>
      <w:numPr>
        <w:numId w:val="13"/>
      </w:numPr>
      <w:spacing w:after="140" w:line="290" w:lineRule="auto"/>
    </w:pPr>
    <w:rPr>
      <w:rFonts w:ascii="Arial" w:hAnsi="Arial"/>
      <w:kern w:val="20"/>
      <w:sz w:val="20"/>
      <w:szCs w:val="24"/>
    </w:rPr>
  </w:style>
  <w:style w:type="paragraph" w:customStyle="1" w:styleId="alpha4">
    <w:name w:val="alpha 4"/>
    <w:basedOn w:val="Normalny"/>
    <w:uiPriority w:val="99"/>
    <w:rsid w:val="00BC4C60"/>
    <w:pPr>
      <w:numPr>
        <w:numId w:val="15"/>
      </w:numPr>
      <w:tabs>
        <w:tab w:val="clear" w:pos="567"/>
        <w:tab w:val="num" w:pos="2721"/>
      </w:tabs>
      <w:spacing w:after="140" w:line="290" w:lineRule="auto"/>
      <w:ind w:left="2721" w:hanging="680"/>
    </w:pPr>
    <w:rPr>
      <w:rFonts w:ascii="Arial" w:hAnsi="Arial"/>
      <w:kern w:val="20"/>
      <w:sz w:val="20"/>
    </w:rPr>
  </w:style>
  <w:style w:type="paragraph" w:customStyle="1" w:styleId="bullet3">
    <w:name w:val="bullet 3"/>
    <w:basedOn w:val="Normalny"/>
    <w:uiPriority w:val="99"/>
    <w:rsid w:val="00BC4C60"/>
    <w:pPr>
      <w:numPr>
        <w:numId w:val="16"/>
      </w:numPr>
      <w:tabs>
        <w:tab w:val="clear" w:pos="2721"/>
        <w:tab w:val="num" w:pos="2041"/>
      </w:tabs>
      <w:spacing w:after="140" w:line="290" w:lineRule="auto"/>
      <w:ind w:left="2041" w:hanging="794"/>
    </w:pPr>
    <w:rPr>
      <w:rFonts w:ascii="Arial" w:hAnsi="Arial"/>
      <w:kern w:val="20"/>
      <w:sz w:val="20"/>
      <w:szCs w:val="24"/>
    </w:rPr>
  </w:style>
  <w:style w:type="paragraph" w:customStyle="1" w:styleId="roman2">
    <w:name w:val="roman 2"/>
    <w:basedOn w:val="Normalny"/>
    <w:uiPriority w:val="99"/>
    <w:rsid w:val="00BC4C60"/>
    <w:pPr>
      <w:numPr>
        <w:numId w:val="17"/>
      </w:numPr>
      <w:tabs>
        <w:tab w:val="clear" w:pos="2041"/>
        <w:tab w:val="num" w:pos="1247"/>
      </w:tabs>
      <w:spacing w:after="140" w:line="290" w:lineRule="auto"/>
      <w:ind w:left="1247" w:hanging="680"/>
    </w:pPr>
    <w:rPr>
      <w:rFonts w:ascii="Arial" w:hAnsi="Arial"/>
      <w:kern w:val="20"/>
      <w:sz w:val="20"/>
    </w:rPr>
  </w:style>
  <w:style w:type="character" w:customStyle="1" w:styleId="apple-style-span">
    <w:name w:val="apple-style-span"/>
    <w:basedOn w:val="Domylnaczcionkaakapitu"/>
    <w:uiPriority w:val="99"/>
    <w:rsid w:val="00F77CD6"/>
    <w:rPr>
      <w:rFonts w:cs="Times New Roman"/>
    </w:rPr>
  </w:style>
  <w:style w:type="paragraph" w:customStyle="1" w:styleId="Default">
    <w:name w:val="Default"/>
    <w:rsid w:val="00224A8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Nagwek112pt">
    <w:name w:val="Nagłówek 1 + 12 pt"/>
    <w:aliases w:val="Podkreślenie,Z lewej:  0 cm,Pierwszy wiersz:  0 cm,Prz..."/>
    <w:basedOn w:val="Normalny"/>
    <w:uiPriority w:val="99"/>
    <w:rsid w:val="00474236"/>
    <w:rPr>
      <w:b/>
      <w:szCs w:val="22"/>
      <w:u w:val="single"/>
    </w:rPr>
  </w:style>
  <w:style w:type="paragraph" w:styleId="Poprawka">
    <w:name w:val="Revision"/>
    <w:hidden/>
    <w:uiPriority w:val="99"/>
    <w:semiHidden/>
    <w:rsid w:val="003A5E90"/>
    <w:rPr>
      <w:szCs w:val="20"/>
      <w:lang w:eastAsia="en-US"/>
    </w:rPr>
  </w:style>
  <w:style w:type="paragraph" w:styleId="Akapitzlist">
    <w:name w:val="List Paragraph"/>
    <w:aliases w:val="1_literowka,Literowanie,Punktowanie,1) AaA,RR PGE Akapit z listą,1_literowka Znak Znak,Literowanie Znak Znak,RR PGE Akapit z listą Znak Znak,Preambuła,lp1,List Paragraph1,List Paragraph2,ISCG Numerowanie,Akapit z listą;1_literowka,Styl 1"/>
    <w:basedOn w:val="Normalny"/>
    <w:link w:val="AkapitzlistZnak"/>
    <w:uiPriority w:val="34"/>
    <w:qFormat/>
    <w:rsid w:val="002A5194"/>
    <w:pPr>
      <w:ind w:left="720"/>
      <w:contextualSpacing/>
    </w:pPr>
  </w:style>
  <w:style w:type="character" w:customStyle="1" w:styleId="apple-converted-space">
    <w:name w:val="apple-converted-space"/>
    <w:basedOn w:val="Domylnaczcionkaakapitu"/>
    <w:uiPriority w:val="99"/>
    <w:rsid w:val="002A5194"/>
    <w:rPr>
      <w:rFonts w:cs="Times New Roman"/>
    </w:rPr>
  </w:style>
  <w:style w:type="paragraph" w:customStyle="1" w:styleId="ZnakZnak">
    <w:name w:val="Znak Znak"/>
    <w:basedOn w:val="Normalny"/>
    <w:uiPriority w:val="99"/>
    <w:rsid w:val="00FF282D"/>
    <w:pPr>
      <w:spacing w:line="360" w:lineRule="auto"/>
      <w:jc w:val="left"/>
    </w:pPr>
    <w:rPr>
      <w:rFonts w:ascii="Verdana" w:hAnsi="Verdana"/>
      <w:sz w:val="20"/>
      <w:lang w:eastAsia="pl-PL"/>
    </w:rPr>
  </w:style>
  <w:style w:type="paragraph" w:customStyle="1" w:styleId="xl114">
    <w:name w:val="xl114"/>
    <w:basedOn w:val="Normalny"/>
    <w:uiPriority w:val="99"/>
    <w:rsid w:val="005574D1"/>
    <w:pPr>
      <w:spacing w:before="100" w:beforeAutospacing="1" w:after="100" w:afterAutospacing="1" w:line="240" w:lineRule="auto"/>
      <w:jc w:val="left"/>
    </w:pPr>
    <w:rPr>
      <w:b/>
      <w:bCs/>
      <w:color w:val="FF0000"/>
      <w:sz w:val="24"/>
      <w:szCs w:val="24"/>
      <w:lang w:eastAsia="pl-PL"/>
    </w:rPr>
  </w:style>
  <w:style w:type="character" w:customStyle="1" w:styleId="Stylwiadomocie-mail44">
    <w:name w:val="Styl wiadomości e-mail 44"/>
    <w:uiPriority w:val="99"/>
    <w:semiHidden/>
    <w:rsid w:val="00ED78D7"/>
    <w:rPr>
      <w:rFonts w:ascii="Arial" w:hAnsi="Arial"/>
      <w:color w:val="000080"/>
      <w:sz w:val="20"/>
    </w:rPr>
  </w:style>
  <w:style w:type="paragraph" w:styleId="Bezodstpw">
    <w:name w:val="No Spacing"/>
    <w:uiPriority w:val="99"/>
    <w:qFormat/>
    <w:rsid w:val="00C35ABD"/>
    <w:rPr>
      <w:rFonts w:ascii="Calibri" w:hAnsi="Calibri"/>
      <w:lang w:eastAsia="en-US"/>
    </w:rPr>
  </w:style>
  <w:style w:type="paragraph" w:customStyle="1" w:styleId="Styl1">
    <w:name w:val="Styl1"/>
    <w:basedOn w:val="Normalny"/>
    <w:uiPriority w:val="99"/>
    <w:rsid w:val="00983D8D"/>
    <w:pPr>
      <w:spacing w:before="120" w:after="120" w:line="240" w:lineRule="auto"/>
      <w:jc w:val="left"/>
    </w:pPr>
    <w:rPr>
      <w:rFonts w:cs="Arial"/>
      <w:bCs/>
      <w:kern w:val="32"/>
      <w:sz w:val="24"/>
      <w:szCs w:val="24"/>
      <w:lang w:eastAsia="pl-PL"/>
    </w:rPr>
  </w:style>
  <w:style w:type="paragraph" w:customStyle="1" w:styleId="Logo">
    <w:name w:val="Logo"/>
    <w:basedOn w:val="Normalny"/>
    <w:uiPriority w:val="99"/>
    <w:rsid w:val="00983D8D"/>
    <w:pPr>
      <w:spacing w:line="240" w:lineRule="auto"/>
      <w:jc w:val="left"/>
    </w:pPr>
    <w:rPr>
      <w:sz w:val="20"/>
      <w:lang w:val="fr-FR" w:eastAsia="pl-PL"/>
    </w:rPr>
  </w:style>
  <w:style w:type="paragraph" w:customStyle="1" w:styleId="Level1">
    <w:name w:val="Level 1"/>
    <w:basedOn w:val="Normalny"/>
    <w:next w:val="Body1"/>
    <w:uiPriority w:val="99"/>
    <w:rsid w:val="00983D8D"/>
    <w:pPr>
      <w:keepNext/>
      <w:tabs>
        <w:tab w:val="num" w:pos="567"/>
      </w:tabs>
      <w:spacing w:before="280" w:after="140" w:line="290" w:lineRule="auto"/>
      <w:ind w:left="567" w:hanging="567"/>
      <w:outlineLvl w:val="0"/>
    </w:pPr>
    <w:rPr>
      <w:rFonts w:ascii="Arial" w:hAnsi="Arial"/>
      <w:b/>
      <w:bCs/>
      <w:kern w:val="20"/>
      <w:szCs w:val="32"/>
    </w:rPr>
  </w:style>
  <w:style w:type="paragraph" w:customStyle="1" w:styleId="Body1">
    <w:name w:val="Body 1"/>
    <w:basedOn w:val="Normalny"/>
    <w:uiPriority w:val="99"/>
    <w:rsid w:val="00983D8D"/>
    <w:pPr>
      <w:spacing w:after="140" w:line="290" w:lineRule="auto"/>
      <w:ind w:left="567"/>
    </w:pPr>
    <w:rPr>
      <w:rFonts w:ascii="Arial" w:hAnsi="Arial"/>
      <w:kern w:val="20"/>
      <w:sz w:val="20"/>
      <w:szCs w:val="24"/>
    </w:rPr>
  </w:style>
  <w:style w:type="paragraph" w:customStyle="1" w:styleId="Level2">
    <w:name w:val="Level 2"/>
    <w:basedOn w:val="Normalny"/>
    <w:uiPriority w:val="99"/>
    <w:rsid w:val="00983D8D"/>
    <w:pPr>
      <w:tabs>
        <w:tab w:val="num" w:pos="1247"/>
      </w:tabs>
      <w:spacing w:after="140" w:line="290" w:lineRule="auto"/>
      <w:ind w:left="1247" w:hanging="680"/>
    </w:pPr>
    <w:rPr>
      <w:rFonts w:ascii="Arial" w:hAnsi="Arial"/>
      <w:kern w:val="20"/>
      <w:sz w:val="20"/>
      <w:szCs w:val="28"/>
    </w:rPr>
  </w:style>
  <w:style w:type="paragraph" w:customStyle="1" w:styleId="Level3">
    <w:name w:val="Level 3"/>
    <w:basedOn w:val="Normalny"/>
    <w:uiPriority w:val="99"/>
    <w:rsid w:val="00983D8D"/>
    <w:pPr>
      <w:tabs>
        <w:tab w:val="num" w:pos="2054"/>
      </w:tabs>
      <w:spacing w:after="140" w:line="290" w:lineRule="auto"/>
      <w:ind w:left="2054" w:hanging="794"/>
    </w:pPr>
    <w:rPr>
      <w:rFonts w:ascii="Arial" w:hAnsi="Arial"/>
      <w:kern w:val="20"/>
      <w:sz w:val="20"/>
      <w:szCs w:val="28"/>
    </w:rPr>
  </w:style>
  <w:style w:type="paragraph" w:customStyle="1" w:styleId="Level4">
    <w:name w:val="Level 4"/>
    <w:basedOn w:val="Normalny"/>
    <w:uiPriority w:val="99"/>
    <w:rsid w:val="00983D8D"/>
    <w:pPr>
      <w:tabs>
        <w:tab w:val="num" w:pos="2120"/>
      </w:tabs>
      <w:spacing w:after="140" w:line="290" w:lineRule="auto"/>
      <w:ind w:left="2120" w:hanging="680"/>
    </w:pPr>
    <w:rPr>
      <w:rFonts w:ascii="Arial" w:hAnsi="Arial"/>
      <w:kern w:val="20"/>
      <w:sz w:val="20"/>
      <w:szCs w:val="24"/>
    </w:rPr>
  </w:style>
  <w:style w:type="paragraph" w:customStyle="1" w:styleId="Level5">
    <w:name w:val="Level 5"/>
    <w:basedOn w:val="Normalny"/>
    <w:uiPriority w:val="99"/>
    <w:rsid w:val="00983D8D"/>
    <w:pPr>
      <w:tabs>
        <w:tab w:val="num" w:pos="3288"/>
      </w:tabs>
      <w:spacing w:after="140" w:line="290" w:lineRule="auto"/>
      <w:ind w:left="3288" w:hanging="567"/>
    </w:pPr>
    <w:rPr>
      <w:rFonts w:ascii="Arial" w:hAnsi="Arial"/>
      <w:kern w:val="20"/>
      <w:sz w:val="20"/>
      <w:szCs w:val="24"/>
    </w:rPr>
  </w:style>
  <w:style w:type="paragraph" w:customStyle="1" w:styleId="Level6">
    <w:name w:val="Level 6"/>
    <w:basedOn w:val="Normalny"/>
    <w:uiPriority w:val="99"/>
    <w:rsid w:val="00983D8D"/>
    <w:pPr>
      <w:numPr>
        <w:numId w:val="18"/>
      </w:numPr>
      <w:tabs>
        <w:tab w:val="clear" w:pos="567"/>
        <w:tab w:val="num" w:pos="3969"/>
      </w:tabs>
      <w:spacing w:after="140" w:line="290" w:lineRule="auto"/>
      <w:ind w:left="3969" w:hanging="681"/>
    </w:pPr>
    <w:rPr>
      <w:rFonts w:ascii="Arial" w:hAnsi="Arial"/>
      <w:kern w:val="20"/>
      <w:sz w:val="20"/>
      <w:szCs w:val="24"/>
    </w:rPr>
  </w:style>
  <w:style w:type="paragraph" w:customStyle="1" w:styleId="Recitals">
    <w:name w:val="Recitals"/>
    <w:basedOn w:val="Normalny"/>
    <w:uiPriority w:val="99"/>
    <w:rsid w:val="00983D8D"/>
    <w:pPr>
      <w:tabs>
        <w:tab w:val="num" w:pos="567"/>
      </w:tabs>
      <w:spacing w:after="140" w:line="290" w:lineRule="auto"/>
      <w:ind w:left="567" w:hanging="567"/>
    </w:pPr>
    <w:rPr>
      <w:rFonts w:ascii="Arial" w:hAnsi="Arial"/>
      <w:kern w:val="20"/>
      <w:sz w:val="20"/>
      <w:szCs w:val="24"/>
    </w:rPr>
  </w:style>
  <w:style w:type="paragraph" w:customStyle="1" w:styleId="alpha1">
    <w:name w:val="alpha 1"/>
    <w:basedOn w:val="Normalny"/>
    <w:uiPriority w:val="99"/>
    <w:rsid w:val="00983D8D"/>
    <w:pPr>
      <w:tabs>
        <w:tab w:val="num" w:pos="567"/>
      </w:tabs>
      <w:spacing w:after="140" w:line="290" w:lineRule="auto"/>
      <w:ind w:left="567" w:hanging="567"/>
    </w:pPr>
    <w:rPr>
      <w:rFonts w:ascii="Arial" w:hAnsi="Arial"/>
      <w:kern w:val="20"/>
      <w:sz w:val="20"/>
    </w:rPr>
  </w:style>
  <w:style w:type="paragraph" w:customStyle="1" w:styleId="alpha2">
    <w:name w:val="alpha 2"/>
    <w:basedOn w:val="Normalny"/>
    <w:uiPriority w:val="99"/>
    <w:rsid w:val="00983D8D"/>
    <w:pPr>
      <w:tabs>
        <w:tab w:val="num" w:pos="1247"/>
      </w:tabs>
      <w:spacing w:after="140" w:line="290" w:lineRule="auto"/>
      <w:ind w:left="1247" w:hanging="680"/>
    </w:pPr>
    <w:rPr>
      <w:rFonts w:ascii="Arial" w:hAnsi="Arial"/>
      <w:kern w:val="20"/>
      <w:sz w:val="20"/>
    </w:rPr>
  </w:style>
  <w:style w:type="paragraph" w:customStyle="1" w:styleId="alpha3">
    <w:name w:val="alpha 3"/>
    <w:basedOn w:val="Normalny"/>
    <w:uiPriority w:val="99"/>
    <w:rsid w:val="00983D8D"/>
    <w:pPr>
      <w:tabs>
        <w:tab w:val="num" w:pos="2041"/>
      </w:tabs>
      <w:spacing w:after="140" w:line="290" w:lineRule="auto"/>
      <w:ind w:left="2041" w:hanging="794"/>
    </w:pPr>
    <w:rPr>
      <w:rFonts w:ascii="Arial" w:hAnsi="Arial"/>
      <w:kern w:val="20"/>
      <w:sz w:val="20"/>
    </w:rPr>
  </w:style>
  <w:style w:type="paragraph" w:customStyle="1" w:styleId="alpha5">
    <w:name w:val="alpha 5"/>
    <w:basedOn w:val="Normalny"/>
    <w:uiPriority w:val="99"/>
    <w:rsid w:val="00983D8D"/>
    <w:pPr>
      <w:tabs>
        <w:tab w:val="num" w:pos="3288"/>
      </w:tabs>
      <w:spacing w:after="140" w:line="290" w:lineRule="auto"/>
      <w:ind w:left="3288" w:hanging="567"/>
    </w:pPr>
    <w:rPr>
      <w:rFonts w:ascii="Arial" w:hAnsi="Arial"/>
      <w:kern w:val="20"/>
      <w:sz w:val="20"/>
    </w:rPr>
  </w:style>
  <w:style w:type="paragraph" w:customStyle="1" w:styleId="alpha6">
    <w:name w:val="alpha 6"/>
    <w:basedOn w:val="Normalny"/>
    <w:uiPriority w:val="99"/>
    <w:rsid w:val="00983D8D"/>
    <w:pPr>
      <w:tabs>
        <w:tab w:val="num" w:pos="3969"/>
      </w:tabs>
      <w:spacing w:after="140" w:line="290" w:lineRule="auto"/>
      <w:ind w:left="3969" w:hanging="681"/>
    </w:pPr>
    <w:rPr>
      <w:rFonts w:ascii="Arial" w:hAnsi="Arial"/>
      <w:kern w:val="20"/>
      <w:sz w:val="20"/>
    </w:rPr>
  </w:style>
  <w:style w:type="paragraph" w:customStyle="1" w:styleId="bullet11">
    <w:name w:val="bullet 1"/>
    <w:basedOn w:val="Normalny"/>
    <w:uiPriority w:val="99"/>
    <w:rsid w:val="00983D8D"/>
    <w:pPr>
      <w:tabs>
        <w:tab w:val="num" w:pos="567"/>
      </w:tabs>
      <w:spacing w:after="140" w:line="290" w:lineRule="auto"/>
      <w:ind w:left="567" w:hanging="567"/>
    </w:pPr>
    <w:rPr>
      <w:rFonts w:ascii="Arial" w:hAnsi="Arial"/>
      <w:kern w:val="20"/>
      <w:sz w:val="20"/>
      <w:szCs w:val="24"/>
    </w:rPr>
  </w:style>
  <w:style w:type="paragraph" w:customStyle="1" w:styleId="bullet2">
    <w:name w:val="bullet 2"/>
    <w:basedOn w:val="Normalny"/>
    <w:uiPriority w:val="99"/>
    <w:rsid w:val="00983D8D"/>
    <w:pPr>
      <w:tabs>
        <w:tab w:val="num" w:pos="1247"/>
      </w:tabs>
      <w:spacing w:after="140" w:line="290" w:lineRule="auto"/>
      <w:ind w:left="1247" w:hanging="680"/>
    </w:pPr>
    <w:rPr>
      <w:rFonts w:ascii="Arial" w:hAnsi="Arial"/>
      <w:kern w:val="20"/>
      <w:sz w:val="20"/>
      <w:szCs w:val="24"/>
    </w:rPr>
  </w:style>
  <w:style w:type="paragraph" w:customStyle="1" w:styleId="bullet4">
    <w:name w:val="bullet 4"/>
    <w:basedOn w:val="Normalny"/>
    <w:uiPriority w:val="99"/>
    <w:rsid w:val="00983D8D"/>
    <w:pPr>
      <w:tabs>
        <w:tab w:val="num" w:pos="2721"/>
      </w:tabs>
      <w:spacing w:after="140" w:line="290" w:lineRule="auto"/>
      <w:ind w:left="2721" w:hanging="680"/>
    </w:pPr>
    <w:rPr>
      <w:rFonts w:ascii="Arial" w:hAnsi="Arial"/>
      <w:kern w:val="20"/>
      <w:sz w:val="20"/>
      <w:szCs w:val="24"/>
    </w:rPr>
  </w:style>
  <w:style w:type="paragraph" w:customStyle="1" w:styleId="bullet5">
    <w:name w:val="bullet 5"/>
    <w:basedOn w:val="Normalny"/>
    <w:uiPriority w:val="99"/>
    <w:rsid w:val="00983D8D"/>
    <w:pPr>
      <w:tabs>
        <w:tab w:val="num" w:pos="3288"/>
      </w:tabs>
      <w:spacing w:after="140" w:line="290" w:lineRule="auto"/>
      <w:ind w:left="3288" w:hanging="567"/>
    </w:pPr>
    <w:rPr>
      <w:rFonts w:ascii="Arial" w:hAnsi="Arial"/>
      <w:kern w:val="20"/>
      <w:sz w:val="20"/>
      <w:szCs w:val="24"/>
    </w:rPr>
  </w:style>
  <w:style w:type="paragraph" w:customStyle="1" w:styleId="bullet6">
    <w:name w:val="bullet 6"/>
    <w:basedOn w:val="Normalny"/>
    <w:uiPriority w:val="99"/>
    <w:rsid w:val="00983D8D"/>
    <w:pPr>
      <w:tabs>
        <w:tab w:val="num" w:pos="3969"/>
      </w:tabs>
      <w:spacing w:after="140" w:line="290" w:lineRule="auto"/>
      <w:ind w:left="3969" w:hanging="681"/>
    </w:pPr>
    <w:rPr>
      <w:rFonts w:ascii="Arial" w:hAnsi="Arial"/>
      <w:kern w:val="20"/>
      <w:sz w:val="20"/>
      <w:szCs w:val="24"/>
    </w:rPr>
  </w:style>
  <w:style w:type="paragraph" w:customStyle="1" w:styleId="roman1">
    <w:name w:val="roman 1"/>
    <w:basedOn w:val="Normalny"/>
    <w:uiPriority w:val="99"/>
    <w:rsid w:val="00983D8D"/>
    <w:pPr>
      <w:tabs>
        <w:tab w:val="num" w:pos="567"/>
      </w:tabs>
      <w:spacing w:after="140" w:line="290" w:lineRule="auto"/>
      <w:ind w:left="567" w:hanging="567"/>
    </w:pPr>
    <w:rPr>
      <w:rFonts w:ascii="Arial" w:hAnsi="Arial"/>
      <w:kern w:val="20"/>
      <w:sz w:val="20"/>
    </w:rPr>
  </w:style>
  <w:style w:type="paragraph" w:customStyle="1" w:styleId="roman3">
    <w:name w:val="roman 3"/>
    <w:basedOn w:val="Normalny"/>
    <w:uiPriority w:val="99"/>
    <w:rsid w:val="00983D8D"/>
    <w:pPr>
      <w:tabs>
        <w:tab w:val="num" w:pos="2041"/>
      </w:tabs>
      <w:spacing w:after="140" w:line="290" w:lineRule="auto"/>
      <w:ind w:left="2041" w:hanging="794"/>
    </w:pPr>
    <w:rPr>
      <w:rFonts w:ascii="Arial" w:hAnsi="Arial"/>
      <w:kern w:val="20"/>
      <w:sz w:val="20"/>
    </w:rPr>
  </w:style>
  <w:style w:type="paragraph" w:customStyle="1" w:styleId="roman4">
    <w:name w:val="roman 4"/>
    <w:basedOn w:val="Normalny"/>
    <w:uiPriority w:val="99"/>
    <w:rsid w:val="00983D8D"/>
    <w:pPr>
      <w:tabs>
        <w:tab w:val="num" w:pos="2721"/>
      </w:tabs>
      <w:spacing w:after="140" w:line="290" w:lineRule="auto"/>
      <w:ind w:left="2721" w:hanging="680"/>
    </w:pPr>
    <w:rPr>
      <w:rFonts w:ascii="Arial" w:hAnsi="Arial"/>
      <w:kern w:val="20"/>
      <w:sz w:val="20"/>
    </w:rPr>
  </w:style>
  <w:style w:type="paragraph" w:customStyle="1" w:styleId="roman5">
    <w:name w:val="roman 5"/>
    <w:basedOn w:val="Normalny"/>
    <w:uiPriority w:val="99"/>
    <w:rsid w:val="00983D8D"/>
    <w:pPr>
      <w:tabs>
        <w:tab w:val="num" w:pos="3288"/>
      </w:tabs>
      <w:spacing w:after="140" w:line="290" w:lineRule="auto"/>
      <w:ind w:left="3288" w:hanging="567"/>
    </w:pPr>
    <w:rPr>
      <w:rFonts w:ascii="Arial" w:hAnsi="Arial"/>
      <w:kern w:val="20"/>
      <w:sz w:val="20"/>
    </w:rPr>
  </w:style>
  <w:style w:type="paragraph" w:customStyle="1" w:styleId="roman6">
    <w:name w:val="roman 6"/>
    <w:basedOn w:val="Normalny"/>
    <w:uiPriority w:val="99"/>
    <w:rsid w:val="00983D8D"/>
    <w:pPr>
      <w:tabs>
        <w:tab w:val="num" w:pos="3969"/>
      </w:tabs>
      <w:spacing w:after="140" w:line="290" w:lineRule="auto"/>
      <w:ind w:left="3969" w:hanging="681"/>
    </w:pPr>
    <w:rPr>
      <w:rFonts w:ascii="Arial" w:hAnsi="Arial"/>
      <w:kern w:val="20"/>
      <w:sz w:val="20"/>
    </w:rPr>
  </w:style>
  <w:style w:type="paragraph" w:customStyle="1" w:styleId="Schedule1">
    <w:name w:val="Schedule 1"/>
    <w:basedOn w:val="Normalny"/>
    <w:uiPriority w:val="99"/>
    <w:rsid w:val="00983D8D"/>
    <w:pPr>
      <w:tabs>
        <w:tab w:val="num" w:pos="567"/>
      </w:tabs>
      <w:spacing w:after="140" w:line="290" w:lineRule="auto"/>
      <w:ind w:left="567" w:hanging="567"/>
    </w:pPr>
    <w:rPr>
      <w:rFonts w:ascii="Arial" w:hAnsi="Arial"/>
      <w:kern w:val="20"/>
      <w:sz w:val="20"/>
      <w:szCs w:val="24"/>
    </w:rPr>
  </w:style>
  <w:style w:type="paragraph" w:customStyle="1" w:styleId="Schedule2">
    <w:name w:val="Schedule 2"/>
    <w:basedOn w:val="Normalny"/>
    <w:uiPriority w:val="99"/>
    <w:rsid w:val="00983D8D"/>
    <w:pPr>
      <w:tabs>
        <w:tab w:val="num" w:pos="1247"/>
      </w:tabs>
      <w:spacing w:after="140" w:line="290" w:lineRule="auto"/>
      <w:ind w:left="1247" w:hanging="680"/>
    </w:pPr>
    <w:rPr>
      <w:rFonts w:ascii="Arial" w:hAnsi="Arial"/>
      <w:kern w:val="20"/>
      <w:sz w:val="20"/>
      <w:szCs w:val="24"/>
    </w:rPr>
  </w:style>
  <w:style w:type="paragraph" w:customStyle="1" w:styleId="Schedule3">
    <w:name w:val="Schedule 3"/>
    <w:basedOn w:val="Normalny"/>
    <w:uiPriority w:val="99"/>
    <w:rsid w:val="00983D8D"/>
    <w:pPr>
      <w:tabs>
        <w:tab w:val="num" w:pos="2041"/>
      </w:tabs>
      <w:spacing w:after="140" w:line="290" w:lineRule="auto"/>
      <w:ind w:left="2041" w:hanging="794"/>
    </w:pPr>
    <w:rPr>
      <w:rFonts w:ascii="Arial" w:hAnsi="Arial"/>
      <w:kern w:val="20"/>
      <w:sz w:val="20"/>
      <w:szCs w:val="24"/>
    </w:rPr>
  </w:style>
  <w:style w:type="paragraph" w:customStyle="1" w:styleId="Schedule4">
    <w:name w:val="Schedule 4"/>
    <w:basedOn w:val="Normalny"/>
    <w:uiPriority w:val="99"/>
    <w:rsid w:val="00983D8D"/>
    <w:pPr>
      <w:tabs>
        <w:tab w:val="num" w:pos="2721"/>
      </w:tabs>
      <w:spacing w:after="140" w:line="290" w:lineRule="auto"/>
      <w:ind w:left="2721" w:hanging="680"/>
    </w:pPr>
    <w:rPr>
      <w:rFonts w:ascii="Arial" w:hAnsi="Arial"/>
      <w:kern w:val="20"/>
      <w:sz w:val="20"/>
      <w:szCs w:val="24"/>
    </w:rPr>
  </w:style>
  <w:style w:type="paragraph" w:customStyle="1" w:styleId="Schedule5">
    <w:name w:val="Schedule 5"/>
    <w:basedOn w:val="Normalny"/>
    <w:uiPriority w:val="99"/>
    <w:rsid w:val="00983D8D"/>
    <w:pPr>
      <w:tabs>
        <w:tab w:val="num" w:pos="3288"/>
      </w:tabs>
      <w:spacing w:after="140" w:line="290" w:lineRule="auto"/>
      <w:ind w:left="3288" w:hanging="567"/>
    </w:pPr>
    <w:rPr>
      <w:rFonts w:ascii="Arial" w:hAnsi="Arial"/>
      <w:kern w:val="20"/>
      <w:sz w:val="20"/>
      <w:szCs w:val="24"/>
    </w:rPr>
  </w:style>
  <w:style w:type="paragraph" w:customStyle="1" w:styleId="Schedule6">
    <w:name w:val="Schedule 6"/>
    <w:basedOn w:val="Normalny"/>
    <w:uiPriority w:val="99"/>
    <w:rsid w:val="00983D8D"/>
    <w:pPr>
      <w:tabs>
        <w:tab w:val="num" w:pos="3969"/>
      </w:tabs>
      <w:spacing w:after="140" w:line="290" w:lineRule="auto"/>
      <w:ind w:left="3969" w:hanging="681"/>
    </w:pPr>
    <w:rPr>
      <w:rFonts w:ascii="Arial" w:hAnsi="Arial"/>
      <w:kern w:val="20"/>
      <w:sz w:val="20"/>
      <w:szCs w:val="24"/>
    </w:rPr>
  </w:style>
  <w:style w:type="paragraph" w:customStyle="1" w:styleId="TCLevel1">
    <w:name w:val="T+C Level 1"/>
    <w:basedOn w:val="Normalny"/>
    <w:next w:val="TCLevel2"/>
    <w:uiPriority w:val="99"/>
    <w:rsid w:val="00983D8D"/>
    <w:pPr>
      <w:keepNext/>
      <w:tabs>
        <w:tab w:val="num" w:pos="567"/>
      </w:tabs>
      <w:spacing w:before="140" w:line="290" w:lineRule="auto"/>
      <w:ind w:left="567" w:hanging="567"/>
      <w:outlineLvl w:val="0"/>
    </w:pPr>
    <w:rPr>
      <w:rFonts w:ascii="Arial" w:hAnsi="Arial"/>
      <w:b/>
      <w:kern w:val="20"/>
      <w:sz w:val="20"/>
      <w:szCs w:val="24"/>
    </w:rPr>
  </w:style>
  <w:style w:type="paragraph" w:customStyle="1" w:styleId="TCLevel2">
    <w:name w:val="T+C Level 2"/>
    <w:basedOn w:val="Normalny"/>
    <w:uiPriority w:val="99"/>
    <w:rsid w:val="00983D8D"/>
    <w:pPr>
      <w:tabs>
        <w:tab w:val="num" w:pos="1247"/>
      </w:tabs>
      <w:spacing w:after="140" w:line="290" w:lineRule="auto"/>
      <w:ind w:left="1247" w:hanging="680"/>
      <w:outlineLvl w:val="1"/>
    </w:pPr>
    <w:rPr>
      <w:rFonts w:ascii="Arial" w:hAnsi="Arial"/>
      <w:kern w:val="20"/>
      <w:sz w:val="20"/>
      <w:szCs w:val="24"/>
    </w:rPr>
  </w:style>
  <w:style w:type="paragraph" w:customStyle="1" w:styleId="TCLevel3">
    <w:name w:val="T+C Level 3"/>
    <w:basedOn w:val="Normalny"/>
    <w:uiPriority w:val="99"/>
    <w:rsid w:val="00983D8D"/>
    <w:pPr>
      <w:tabs>
        <w:tab w:val="num" w:pos="2041"/>
      </w:tabs>
      <w:spacing w:after="140" w:line="290" w:lineRule="auto"/>
      <w:ind w:left="2041" w:hanging="794"/>
      <w:outlineLvl w:val="2"/>
    </w:pPr>
    <w:rPr>
      <w:rFonts w:ascii="Arial" w:hAnsi="Arial"/>
      <w:kern w:val="20"/>
      <w:sz w:val="20"/>
      <w:szCs w:val="24"/>
    </w:rPr>
  </w:style>
  <w:style w:type="paragraph" w:customStyle="1" w:styleId="TCLevel4">
    <w:name w:val="T+C Level 4"/>
    <w:basedOn w:val="Normalny"/>
    <w:uiPriority w:val="99"/>
    <w:rsid w:val="00983D8D"/>
    <w:pPr>
      <w:tabs>
        <w:tab w:val="num" w:pos="2721"/>
      </w:tabs>
      <w:spacing w:after="140" w:line="290" w:lineRule="auto"/>
      <w:ind w:left="2721" w:hanging="680"/>
      <w:outlineLvl w:val="3"/>
    </w:pPr>
    <w:rPr>
      <w:rFonts w:ascii="Arial" w:hAnsi="Arial"/>
      <w:kern w:val="20"/>
      <w:sz w:val="20"/>
      <w:szCs w:val="24"/>
    </w:rPr>
  </w:style>
  <w:style w:type="paragraph" w:customStyle="1" w:styleId="Level7">
    <w:name w:val="Level 7"/>
    <w:basedOn w:val="Normalny"/>
    <w:uiPriority w:val="99"/>
    <w:rsid w:val="00983D8D"/>
    <w:pPr>
      <w:tabs>
        <w:tab w:val="num" w:pos="3969"/>
      </w:tabs>
      <w:spacing w:after="140" w:line="290" w:lineRule="auto"/>
      <w:ind w:left="3969" w:hanging="681"/>
      <w:outlineLvl w:val="6"/>
    </w:pPr>
    <w:rPr>
      <w:rFonts w:ascii="Arial" w:hAnsi="Arial"/>
      <w:kern w:val="20"/>
      <w:sz w:val="20"/>
      <w:szCs w:val="24"/>
    </w:rPr>
  </w:style>
  <w:style w:type="paragraph" w:customStyle="1" w:styleId="Level8">
    <w:name w:val="Level 8"/>
    <w:basedOn w:val="Normalny"/>
    <w:uiPriority w:val="99"/>
    <w:rsid w:val="00983D8D"/>
    <w:pPr>
      <w:tabs>
        <w:tab w:val="num" w:pos="3969"/>
      </w:tabs>
      <w:spacing w:after="140" w:line="290" w:lineRule="auto"/>
      <w:ind w:left="3969" w:hanging="681"/>
      <w:outlineLvl w:val="7"/>
    </w:pPr>
    <w:rPr>
      <w:rFonts w:ascii="Arial" w:hAnsi="Arial"/>
      <w:kern w:val="20"/>
      <w:sz w:val="20"/>
      <w:szCs w:val="24"/>
    </w:rPr>
  </w:style>
  <w:style w:type="paragraph" w:customStyle="1" w:styleId="Level9">
    <w:name w:val="Level 9"/>
    <w:basedOn w:val="Normalny"/>
    <w:uiPriority w:val="99"/>
    <w:rsid w:val="00983D8D"/>
    <w:pPr>
      <w:tabs>
        <w:tab w:val="num" w:pos="3969"/>
      </w:tabs>
      <w:spacing w:after="140" w:line="290" w:lineRule="auto"/>
      <w:ind w:left="3969" w:hanging="681"/>
      <w:outlineLvl w:val="8"/>
    </w:pPr>
    <w:rPr>
      <w:rFonts w:ascii="Arial" w:hAnsi="Arial"/>
      <w:kern w:val="20"/>
      <w:sz w:val="20"/>
      <w:szCs w:val="24"/>
    </w:rPr>
  </w:style>
  <w:style w:type="paragraph" w:customStyle="1" w:styleId="Table1">
    <w:name w:val="Table 1"/>
    <w:basedOn w:val="Normalny"/>
    <w:uiPriority w:val="99"/>
    <w:rsid w:val="00983D8D"/>
    <w:pPr>
      <w:tabs>
        <w:tab w:val="num" w:pos="567"/>
      </w:tabs>
      <w:spacing w:before="60" w:after="60" w:line="290" w:lineRule="auto"/>
      <w:ind w:left="567" w:hanging="567"/>
      <w:jc w:val="left"/>
      <w:outlineLvl w:val="0"/>
    </w:pPr>
    <w:rPr>
      <w:rFonts w:ascii="Arial" w:hAnsi="Arial"/>
      <w:kern w:val="20"/>
      <w:sz w:val="20"/>
      <w:szCs w:val="24"/>
    </w:rPr>
  </w:style>
  <w:style w:type="paragraph" w:customStyle="1" w:styleId="Table2">
    <w:name w:val="Table 2"/>
    <w:basedOn w:val="Normalny"/>
    <w:uiPriority w:val="99"/>
    <w:rsid w:val="00983D8D"/>
    <w:pPr>
      <w:tabs>
        <w:tab w:val="num" w:pos="567"/>
      </w:tabs>
      <w:spacing w:before="60" w:after="60" w:line="290" w:lineRule="auto"/>
      <w:ind w:left="567" w:hanging="567"/>
      <w:jc w:val="left"/>
      <w:outlineLvl w:val="1"/>
    </w:pPr>
    <w:rPr>
      <w:rFonts w:ascii="Arial" w:hAnsi="Arial"/>
      <w:kern w:val="20"/>
      <w:sz w:val="20"/>
      <w:szCs w:val="24"/>
    </w:rPr>
  </w:style>
  <w:style w:type="paragraph" w:customStyle="1" w:styleId="Table3">
    <w:name w:val="Table 3"/>
    <w:basedOn w:val="Normalny"/>
    <w:uiPriority w:val="99"/>
    <w:rsid w:val="00983D8D"/>
    <w:pPr>
      <w:tabs>
        <w:tab w:val="num" w:pos="567"/>
      </w:tabs>
      <w:spacing w:before="60" w:after="60" w:line="290" w:lineRule="auto"/>
      <w:ind w:left="567" w:hanging="567"/>
      <w:jc w:val="left"/>
      <w:outlineLvl w:val="2"/>
    </w:pPr>
    <w:rPr>
      <w:rFonts w:ascii="Arial" w:hAnsi="Arial"/>
      <w:kern w:val="20"/>
      <w:sz w:val="20"/>
      <w:szCs w:val="24"/>
    </w:rPr>
  </w:style>
  <w:style w:type="paragraph" w:customStyle="1" w:styleId="Table4">
    <w:name w:val="Table 4"/>
    <w:basedOn w:val="Normalny"/>
    <w:uiPriority w:val="99"/>
    <w:rsid w:val="00983D8D"/>
    <w:pPr>
      <w:tabs>
        <w:tab w:val="num" w:pos="567"/>
      </w:tabs>
      <w:spacing w:before="60" w:after="60" w:line="290" w:lineRule="auto"/>
      <w:ind w:left="567" w:hanging="567"/>
      <w:jc w:val="left"/>
      <w:outlineLvl w:val="3"/>
    </w:pPr>
    <w:rPr>
      <w:rFonts w:ascii="Arial" w:hAnsi="Arial"/>
      <w:kern w:val="20"/>
      <w:sz w:val="20"/>
      <w:szCs w:val="24"/>
    </w:rPr>
  </w:style>
  <w:style w:type="paragraph" w:customStyle="1" w:styleId="Table5">
    <w:name w:val="Table 5"/>
    <w:basedOn w:val="Normalny"/>
    <w:uiPriority w:val="99"/>
    <w:rsid w:val="00983D8D"/>
    <w:pPr>
      <w:tabs>
        <w:tab w:val="num" w:pos="567"/>
      </w:tabs>
      <w:spacing w:before="60" w:after="60" w:line="290" w:lineRule="auto"/>
      <w:ind w:left="567" w:hanging="567"/>
      <w:jc w:val="left"/>
      <w:outlineLvl w:val="4"/>
    </w:pPr>
    <w:rPr>
      <w:rFonts w:ascii="Arial" w:hAnsi="Arial"/>
      <w:kern w:val="20"/>
      <w:sz w:val="20"/>
      <w:szCs w:val="24"/>
    </w:rPr>
  </w:style>
  <w:style w:type="paragraph" w:customStyle="1" w:styleId="Table6">
    <w:name w:val="Table 6"/>
    <w:basedOn w:val="Normalny"/>
    <w:uiPriority w:val="99"/>
    <w:rsid w:val="00983D8D"/>
    <w:pPr>
      <w:tabs>
        <w:tab w:val="num" w:pos="567"/>
      </w:tabs>
      <w:spacing w:before="60" w:after="60" w:line="290" w:lineRule="auto"/>
      <w:ind w:left="567" w:hanging="567"/>
      <w:jc w:val="left"/>
      <w:outlineLvl w:val="5"/>
    </w:pPr>
    <w:rPr>
      <w:rFonts w:ascii="Arial" w:hAnsi="Arial"/>
      <w:kern w:val="20"/>
      <w:sz w:val="20"/>
      <w:szCs w:val="24"/>
    </w:rPr>
  </w:style>
  <w:style w:type="paragraph" w:customStyle="1" w:styleId="Tablealpha">
    <w:name w:val="Table alpha"/>
    <w:basedOn w:val="CellBody"/>
    <w:uiPriority w:val="99"/>
    <w:rsid w:val="00983D8D"/>
    <w:pPr>
      <w:tabs>
        <w:tab w:val="num" w:pos="567"/>
      </w:tabs>
      <w:ind w:left="567" w:hanging="567"/>
    </w:pPr>
  </w:style>
  <w:style w:type="paragraph" w:customStyle="1" w:styleId="CellBody">
    <w:name w:val="CellBody"/>
    <w:basedOn w:val="Normalny"/>
    <w:uiPriority w:val="99"/>
    <w:rsid w:val="00983D8D"/>
    <w:pPr>
      <w:spacing w:before="60" w:after="60" w:line="290" w:lineRule="auto"/>
      <w:jc w:val="left"/>
    </w:pPr>
    <w:rPr>
      <w:rFonts w:ascii="Arial" w:hAnsi="Arial"/>
      <w:kern w:val="20"/>
      <w:sz w:val="20"/>
    </w:rPr>
  </w:style>
  <w:style w:type="paragraph" w:customStyle="1" w:styleId="Tablebullet">
    <w:name w:val="Table bullet"/>
    <w:basedOn w:val="Normalny"/>
    <w:uiPriority w:val="99"/>
    <w:rsid w:val="00983D8D"/>
    <w:pPr>
      <w:tabs>
        <w:tab w:val="num" w:pos="567"/>
      </w:tabs>
      <w:spacing w:before="60" w:after="60" w:line="290" w:lineRule="auto"/>
      <w:ind w:left="567" w:hanging="567"/>
      <w:jc w:val="left"/>
    </w:pPr>
    <w:rPr>
      <w:rFonts w:ascii="Arial" w:hAnsi="Arial"/>
      <w:kern w:val="20"/>
      <w:sz w:val="20"/>
      <w:szCs w:val="24"/>
    </w:rPr>
  </w:style>
  <w:style w:type="paragraph" w:customStyle="1" w:styleId="Tableroman">
    <w:name w:val="Table roman"/>
    <w:basedOn w:val="CellBody"/>
    <w:uiPriority w:val="99"/>
    <w:rsid w:val="00983D8D"/>
    <w:pPr>
      <w:tabs>
        <w:tab w:val="num" w:pos="567"/>
      </w:tabs>
      <w:ind w:left="567" w:hanging="567"/>
    </w:pPr>
  </w:style>
  <w:style w:type="paragraph" w:customStyle="1" w:styleId="UCAlpha1">
    <w:name w:val="UCAlpha 1"/>
    <w:basedOn w:val="Normalny"/>
    <w:uiPriority w:val="99"/>
    <w:rsid w:val="00983D8D"/>
    <w:pPr>
      <w:tabs>
        <w:tab w:val="num" w:pos="567"/>
      </w:tabs>
      <w:spacing w:after="140" w:line="290" w:lineRule="auto"/>
      <w:ind w:left="567" w:hanging="567"/>
    </w:pPr>
    <w:rPr>
      <w:rFonts w:ascii="Arial" w:hAnsi="Arial"/>
      <w:kern w:val="20"/>
      <w:sz w:val="20"/>
      <w:szCs w:val="24"/>
    </w:rPr>
  </w:style>
  <w:style w:type="paragraph" w:customStyle="1" w:styleId="UCAlpha2">
    <w:name w:val="UCAlpha 2"/>
    <w:basedOn w:val="Normalny"/>
    <w:uiPriority w:val="99"/>
    <w:rsid w:val="00983D8D"/>
    <w:pPr>
      <w:tabs>
        <w:tab w:val="num" w:pos="1247"/>
      </w:tabs>
      <w:spacing w:after="140" w:line="290" w:lineRule="auto"/>
      <w:ind w:left="1247" w:hanging="680"/>
    </w:pPr>
    <w:rPr>
      <w:rFonts w:ascii="Arial" w:hAnsi="Arial"/>
      <w:kern w:val="20"/>
      <w:sz w:val="20"/>
      <w:szCs w:val="24"/>
    </w:rPr>
  </w:style>
  <w:style w:type="paragraph" w:customStyle="1" w:styleId="UCAlpha3">
    <w:name w:val="UCAlpha 3"/>
    <w:basedOn w:val="Normalny"/>
    <w:uiPriority w:val="99"/>
    <w:rsid w:val="00983D8D"/>
    <w:pPr>
      <w:tabs>
        <w:tab w:val="num" w:pos="2041"/>
      </w:tabs>
      <w:spacing w:after="140" w:line="290" w:lineRule="auto"/>
      <w:ind w:left="2041" w:hanging="794"/>
    </w:pPr>
    <w:rPr>
      <w:rFonts w:ascii="Arial" w:hAnsi="Arial"/>
      <w:kern w:val="20"/>
      <w:sz w:val="20"/>
      <w:szCs w:val="24"/>
    </w:rPr>
  </w:style>
  <w:style w:type="paragraph" w:customStyle="1" w:styleId="UCAlpha4">
    <w:name w:val="UCAlpha 4"/>
    <w:basedOn w:val="Normalny"/>
    <w:uiPriority w:val="99"/>
    <w:rsid w:val="00983D8D"/>
    <w:pPr>
      <w:tabs>
        <w:tab w:val="num" w:pos="2721"/>
      </w:tabs>
      <w:spacing w:after="140" w:line="290" w:lineRule="auto"/>
      <w:ind w:left="2721" w:hanging="680"/>
    </w:pPr>
    <w:rPr>
      <w:rFonts w:ascii="Arial" w:hAnsi="Arial"/>
      <w:kern w:val="20"/>
      <w:sz w:val="20"/>
      <w:szCs w:val="24"/>
    </w:rPr>
  </w:style>
  <w:style w:type="paragraph" w:customStyle="1" w:styleId="UCAlpha5">
    <w:name w:val="UCAlpha 5"/>
    <w:basedOn w:val="Normalny"/>
    <w:uiPriority w:val="99"/>
    <w:rsid w:val="00983D8D"/>
    <w:pPr>
      <w:tabs>
        <w:tab w:val="num" w:pos="3288"/>
      </w:tabs>
      <w:spacing w:after="140" w:line="290" w:lineRule="auto"/>
      <w:ind w:left="3288" w:hanging="567"/>
    </w:pPr>
    <w:rPr>
      <w:rFonts w:ascii="Arial" w:hAnsi="Arial"/>
      <w:kern w:val="20"/>
      <w:sz w:val="20"/>
      <w:szCs w:val="24"/>
    </w:rPr>
  </w:style>
  <w:style w:type="paragraph" w:customStyle="1" w:styleId="UCAlpha6">
    <w:name w:val="UCAlpha 6"/>
    <w:basedOn w:val="Normalny"/>
    <w:uiPriority w:val="99"/>
    <w:rsid w:val="00983D8D"/>
    <w:pPr>
      <w:tabs>
        <w:tab w:val="num" w:pos="3969"/>
      </w:tabs>
      <w:spacing w:after="140" w:line="290" w:lineRule="auto"/>
      <w:ind w:left="3969" w:hanging="681"/>
    </w:pPr>
    <w:rPr>
      <w:rFonts w:ascii="Arial" w:hAnsi="Arial"/>
      <w:kern w:val="20"/>
      <w:sz w:val="20"/>
      <w:szCs w:val="24"/>
    </w:rPr>
  </w:style>
  <w:style w:type="paragraph" w:customStyle="1" w:styleId="UCRoman1">
    <w:name w:val="UCRoman 1"/>
    <w:basedOn w:val="Normalny"/>
    <w:uiPriority w:val="99"/>
    <w:rsid w:val="00983D8D"/>
    <w:pPr>
      <w:tabs>
        <w:tab w:val="num" w:pos="567"/>
      </w:tabs>
      <w:spacing w:after="140" w:line="290" w:lineRule="auto"/>
      <w:ind w:left="567" w:hanging="567"/>
    </w:pPr>
    <w:rPr>
      <w:rFonts w:ascii="Arial" w:hAnsi="Arial"/>
      <w:kern w:val="20"/>
      <w:sz w:val="20"/>
      <w:szCs w:val="24"/>
    </w:rPr>
  </w:style>
  <w:style w:type="paragraph" w:customStyle="1" w:styleId="UCRoman2">
    <w:name w:val="UCRoman 2"/>
    <w:basedOn w:val="Normalny"/>
    <w:uiPriority w:val="99"/>
    <w:rsid w:val="00983D8D"/>
    <w:pPr>
      <w:tabs>
        <w:tab w:val="num" w:pos="1247"/>
      </w:tabs>
      <w:spacing w:after="140" w:line="290" w:lineRule="auto"/>
      <w:ind w:left="1247" w:hanging="680"/>
    </w:pPr>
    <w:rPr>
      <w:rFonts w:ascii="Arial" w:hAnsi="Arial"/>
      <w:kern w:val="20"/>
      <w:sz w:val="20"/>
      <w:szCs w:val="24"/>
    </w:rPr>
  </w:style>
  <w:style w:type="paragraph" w:customStyle="1" w:styleId="doublealpha">
    <w:name w:val="double alpha"/>
    <w:basedOn w:val="Normalny"/>
    <w:uiPriority w:val="99"/>
    <w:rsid w:val="00983D8D"/>
    <w:pPr>
      <w:tabs>
        <w:tab w:val="num" w:pos="567"/>
      </w:tabs>
      <w:spacing w:after="140" w:line="290" w:lineRule="auto"/>
      <w:ind w:left="567" w:hanging="567"/>
    </w:pPr>
    <w:rPr>
      <w:rFonts w:ascii="Arial" w:hAnsi="Arial"/>
      <w:kern w:val="20"/>
      <w:sz w:val="20"/>
      <w:szCs w:val="24"/>
    </w:rPr>
  </w:style>
  <w:style w:type="paragraph" w:customStyle="1" w:styleId="ListNumbers">
    <w:name w:val="List Numbers"/>
    <w:basedOn w:val="Normalny"/>
    <w:uiPriority w:val="99"/>
    <w:rsid w:val="00983D8D"/>
    <w:pPr>
      <w:tabs>
        <w:tab w:val="num" w:pos="567"/>
      </w:tabs>
      <w:spacing w:after="140" w:line="290" w:lineRule="auto"/>
      <w:ind w:left="567" w:hanging="567"/>
      <w:outlineLvl w:val="0"/>
    </w:pPr>
    <w:rPr>
      <w:rFonts w:ascii="Arial" w:hAnsi="Arial"/>
      <w:kern w:val="20"/>
      <w:sz w:val="20"/>
      <w:szCs w:val="24"/>
    </w:rPr>
  </w:style>
  <w:style w:type="paragraph" w:customStyle="1" w:styleId="dashbullet1">
    <w:name w:val="dash bullet 1"/>
    <w:basedOn w:val="Normalny"/>
    <w:uiPriority w:val="99"/>
    <w:rsid w:val="00983D8D"/>
    <w:pPr>
      <w:tabs>
        <w:tab w:val="num" w:pos="567"/>
      </w:tabs>
      <w:spacing w:after="140" w:line="290" w:lineRule="auto"/>
      <w:ind w:left="567" w:hanging="567"/>
    </w:pPr>
    <w:rPr>
      <w:rFonts w:ascii="Arial" w:hAnsi="Arial"/>
      <w:kern w:val="20"/>
      <w:sz w:val="20"/>
      <w:szCs w:val="24"/>
    </w:rPr>
  </w:style>
  <w:style w:type="paragraph" w:customStyle="1" w:styleId="dashbullet2">
    <w:name w:val="dash bullet 2"/>
    <w:basedOn w:val="Normalny"/>
    <w:uiPriority w:val="99"/>
    <w:rsid w:val="00983D8D"/>
    <w:pPr>
      <w:tabs>
        <w:tab w:val="num" w:pos="1247"/>
      </w:tabs>
      <w:spacing w:after="140" w:line="290" w:lineRule="auto"/>
      <w:ind w:left="1247" w:hanging="680"/>
    </w:pPr>
    <w:rPr>
      <w:rFonts w:ascii="Arial" w:hAnsi="Arial"/>
      <w:kern w:val="20"/>
      <w:sz w:val="20"/>
      <w:szCs w:val="24"/>
    </w:rPr>
  </w:style>
  <w:style w:type="paragraph" w:customStyle="1" w:styleId="dashbullet3">
    <w:name w:val="dash bullet 3"/>
    <w:basedOn w:val="Normalny"/>
    <w:uiPriority w:val="99"/>
    <w:rsid w:val="00983D8D"/>
    <w:pPr>
      <w:tabs>
        <w:tab w:val="num" w:pos="2041"/>
      </w:tabs>
      <w:spacing w:after="140" w:line="290" w:lineRule="auto"/>
      <w:ind w:left="2041" w:hanging="794"/>
    </w:pPr>
    <w:rPr>
      <w:rFonts w:ascii="Arial" w:hAnsi="Arial"/>
      <w:kern w:val="20"/>
      <w:sz w:val="20"/>
      <w:szCs w:val="24"/>
    </w:rPr>
  </w:style>
  <w:style w:type="paragraph" w:customStyle="1" w:styleId="dashbullet4">
    <w:name w:val="dash bullet 4"/>
    <w:basedOn w:val="Normalny"/>
    <w:uiPriority w:val="99"/>
    <w:rsid w:val="00983D8D"/>
    <w:pPr>
      <w:tabs>
        <w:tab w:val="num" w:pos="2721"/>
      </w:tabs>
      <w:spacing w:after="140" w:line="290" w:lineRule="auto"/>
      <w:ind w:left="2721" w:hanging="680"/>
    </w:pPr>
    <w:rPr>
      <w:rFonts w:ascii="Arial" w:hAnsi="Arial"/>
      <w:kern w:val="20"/>
      <w:sz w:val="20"/>
      <w:szCs w:val="24"/>
    </w:rPr>
  </w:style>
  <w:style w:type="paragraph" w:customStyle="1" w:styleId="dashbullet5">
    <w:name w:val="dash bullet 5"/>
    <w:basedOn w:val="Normalny"/>
    <w:uiPriority w:val="99"/>
    <w:rsid w:val="00983D8D"/>
    <w:pPr>
      <w:tabs>
        <w:tab w:val="num" w:pos="3288"/>
      </w:tabs>
      <w:spacing w:after="140" w:line="290" w:lineRule="auto"/>
      <w:ind w:left="3288" w:hanging="567"/>
    </w:pPr>
    <w:rPr>
      <w:rFonts w:ascii="Arial" w:hAnsi="Arial"/>
      <w:kern w:val="20"/>
      <w:sz w:val="20"/>
      <w:szCs w:val="24"/>
    </w:rPr>
  </w:style>
  <w:style w:type="paragraph" w:customStyle="1" w:styleId="dashbullet6">
    <w:name w:val="dash bullet 6"/>
    <w:basedOn w:val="Normalny"/>
    <w:uiPriority w:val="99"/>
    <w:rsid w:val="00983D8D"/>
    <w:pPr>
      <w:tabs>
        <w:tab w:val="num" w:pos="3969"/>
      </w:tabs>
      <w:spacing w:after="140" w:line="290" w:lineRule="auto"/>
      <w:ind w:left="3969" w:hanging="681"/>
    </w:pPr>
    <w:rPr>
      <w:rFonts w:ascii="Arial" w:hAnsi="Arial"/>
      <w:kern w:val="20"/>
      <w:sz w:val="20"/>
      <w:szCs w:val="24"/>
    </w:rPr>
  </w:style>
  <w:style w:type="paragraph" w:styleId="NormalnyWeb">
    <w:name w:val="Normal (Web)"/>
    <w:basedOn w:val="Normalny"/>
    <w:uiPriority w:val="99"/>
    <w:rsid w:val="00983D8D"/>
    <w:pPr>
      <w:spacing w:before="100" w:beforeAutospacing="1" w:after="100" w:afterAutospacing="1" w:line="240" w:lineRule="auto"/>
      <w:jc w:val="left"/>
    </w:pPr>
    <w:rPr>
      <w:sz w:val="24"/>
      <w:szCs w:val="24"/>
      <w:lang w:eastAsia="pl-PL"/>
    </w:rPr>
  </w:style>
  <w:style w:type="paragraph" w:customStyle="1" w:styleId="Akapitzlist1">
    <w:name w:val="Akapit z listą1"/>
    <w:basedOn w:val="Normalny"/>
    <w:link w:val="ListParagraphChar"/>
    <w:uiPriority w:val="99"/>
    <w:rsid w:val="00983D8D"/>
    <w:pPr>
      <w:spacing w:line="240" w:lineRule="auto"/>
      <w:ind w:left="720"/>
      <w:jc w:val="left"/>
    </w:pPr>
    <w:rPr>
      <w:rFonts w:ascii="Calibri" w:hAnsi="Calibri"/>
      <w:sz w:val="20"/>
      <w:lang w:eastAsia="pl-PL"/>
    </w:rPr>
  </w:style>
  <w:style w:type="paragraph" w:customStyle="1" w:styleId="CM5">
    <w:name w:val="CM5"/>
    <w:basedOn w:val="Normalny"/>
    <w:next w:val="Normalny"/>
    <w:uiPriority w:val="99"/>
    <w:rsid w:val="00983D8D"/>
    <w:pPr>
      <w:widowControl w:val="0"/>
      <w:autoSpaceDE w:val="0"/>
      <w:autoSpaceDN w:val="0"/>
      <w:adjustRightInd w:val="0"/>
      <w:spacing w:after="275" w:line="240" w:lineRule="auto"/>
      <w:jc w:val="left"/>
    </w:pPr>
    <w:rPr>
      <w:sz w:val="24"/>
      <w:szCs w:val="24"/>
      <w:lang w:eastAsia="pl-PL"/>
    </w:rPr>
  </w:style>
  <w:style w:type="paragraph" w:customStyle="1" w:styleId="Poprawka1">
    <w:name w:val="Poprawka1"/>
    <w:hidden/>
    <w:uiPriority w:val="99"/>
    <w:semiHidden/>
    <w:rsid w:val="00983D8D"/>
    <w:rPr>
      <w:szCs w:val="20"/>
      <w:lang w:eastAsia="en-US"/>
    </w:rPr>
  </w:style>
  <w:style w:type="paragraph" w:customStyle="1" w:styleId="Tekstpodstawowywcity21">
    <w:name w:val="Tekst podstawowy wcięty 21"/>
    <w:basedOn w:val="Normalny"/>
    <w:uiPriority w:val="99"/>
    <w:rsid w:val="00727C25"/>
    <w:pPr>
      <w:tabs>
        <w:tab w:val="left" w:pos="360"/>
      </w:tabs>
      <w:suppressAutoHyphens/>
      <w:spacing w:line="240" w:lineRule="auto"/>
      <w:ind w:left="360" w:hanging="360"/>
      <w:jc w:val="left"/>
    </w:pPr>
    <w:rPr>
      <w:rFonts w:ascii="Arial" w:hAnsi="Arial"/>
      <w:sz w:val="24"/>
      <w:lang w:eastAsia="ar-SA"/>
    </w:rPr>
  </w:style>
  <w:style w:type="paragraph" w:customStyle="1" w:styleId="Tekstpodstawowywcity211">
    <w:name w:val="Tekst podstawowy wcięty 211"/>
    <w:basedOn w:val="Normalny"/>
    <w:uiPriority w:val="99"/>
    <w:rsid w:val="00727C25"/>
    <w:pPr>
      <w:suppressAutoHyphens/>
      <w:spacing w:line="240" w:lineRule="auto"/>
      <w:ind w:left="708"/>
      <w:jc w:val="left"/>
    </w:pPr>
    <w:rPr>
      <w:rFonts w:ascii="Arial" w:hAnsi="Arial"/>
      <w:sz w:val="24"/>
      <w:lang w:eastAsia="ar-SA"/>
    </w:rPr>
  </w:style>
  <w:style w:type="table" w:customStyle="1" w:styleId="Tabela-Siatka1">
    <w:name w:val="Tabela - Siatka1"/>
    <w:uiPriority w:val="59"/>
    <w:rsid w:val="00F6736F"/>
    <w:rPr>
      <w:rFonts w:ascii="Microsoft Sans Serif" w:hAnsi="Microsoft Sans Serif" w:cs="Microsoft Sans Serif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2">
    <w:name w:val="Tabela - Siatka2"/>
    <w:uiPriority w:val="59"/>
    <w:rsid w:val="00F6736F"/>
    <w:rPr>
      <w:rFonts w:ascii="Microsoft Sans Serif" w:hAnsi="Microsoft Sans Serif" w:cs="Microsoft Sans Serif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3">
    <w:name w:val="Tabela - Siatka3"/>
    <w:uiPriority w:val="99"/>
    <w:rsid w:val="00F6736F"/>
    <w:rPr>
      <w:rFonts w:ascii="Microsoft Sans Serif" w:hAnsi="Microsoft Sans Serif" w:cs="Microsoft Sans Serif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4">
    <w:name w:val="Tabela - Siatka4"/>
    <w:uiPriority w:val="99"/>
    <w:rsid w:val="00F6736F"/>
    <w:rPr>
      <w:rFonts w:ascii="Microsoft Sans Serif" w:hAnsi="Microsoft Sans Serif" w:cs="Microsoft Sans Serif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5">
    <w:name w:val="Tabela - Siatka5"/>
    <w:uiPriority w:val="99"/>
    <w:rsid w:val="00F6736F"/>
    <w:rPr>
      <w:rFonts w:ascii="Microsoft Sans Serif" w:hAnsi="Microsoft Sans Serif" w:cs="Microsoft Sans Serif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ekstpodstawowy22">
    <w:name w:val="Tekst podstawowy 22"/>
    <w:basedOn w:val="Normalny"/>
    <w:uiPriority w:val="99"/>
    <w:rsid w:val="00375B3A"/>
    <w:pPr>
      <w:suppressAutoHyphens/>
      <w:overflowPunct w:val="0"/>
      <w:autoSpaceDE w:val="0"/>
      <w:spacing w:line="240" w:lineRule="auto"/>
    </w:pPr>
    <w:rPr>
      <w:sz w:val="28"/>
      <w:lang w:eastAsia="ar-SA"/>
    </w:rPr>
  </w:style>
  <w:style w:type="paragraph" w:customStyle="1" w:styleId="Poradnik">
    <w:name w:val="Poradnik"/>
    <w:basedOn w:val="Normalny"/>
    <w:uiPriority w:val="99"/>
    <w:rsid w:val="00375B3A"/>
    <w:pPr>
      <w:suppressAutoHyphens/>
      <w:spacing w:before="120"/>
      <w:jc w:val="left"/>
    </w:pPr>
    <w:rPr>
      <w:sz w:val="24"/>
      <w:szCs w:val="24"/>
      <w:lang w:eastAsia="ar-SA"/>
    </w:rPr>
  </w:style>
  <w:style w:type="paragraph" w:customStyle="1" w:styleId="Tekstpodstawowy31">
    <w:name w:val="Tekst podstawowy 31"/>
    <w:basedOn w:val="Normalny"/>
    <w:uiPriority w:val="99"/>
    <w:rsid w:val="00375B3A"/>
    <w:pPr>
      <w:suppressAutoHyphens/>
      <w:spacing w:after="120" w:line="240" w:lineRule="auto"/>
      <w:jc w:val="left"/>
    </w:pPr>
    <w:rPr>
      <w:sz w:val="16"/>
      <w:szCs w:val="16"/>
      <w:lang w:eastAsia="ar-SA"/>
    </w:rPr>
  </w:style>
  <w:style w:type="character" w:customStyle="1" w:styleId="Znakiprzypiswdolnych">
    <w:name w:val="Znaki przypisów dolnych"/>
    <w:uiPriority w:val="99"/>
    <w:rsid w:val="00375B3A"/>
    <w:rPr>
      <w:vertAlign w:val="superscript"/>
    </w:rPr>
  </w:style>
  <w:style w:type="paragraph" w:customStyle="1" w:styleId="Lista1">
    <w:name w:val="Lista1"/>
    <w:autoRedefine/>
    <w:uiPriority w:val="99"/>
    <w:rsid w:val="000A68A4"/>
    <w:pPr>
      <w:numPr>
        <w:numId w:val="19"/>
      </w:numPr>
      <w:spacing w:line="360" w:lineRule="auto"/>
      <w:ind w:left="426" w:hanging="426"/>
      <w:jc w:val="both"/>
    </w:pPr>
    <w:rPr>
      <w:rFonts w:ascii="Calibri Light" w:eastAsia="ヒラギノ角ゴ Pro W3" w:hAnsi="Calibri Light"/>
      <w:color w:val="000000"/>
    </w:rPr>
  </w:style>
  <w:style w:type="character" w:customStyle="1" w:styleId="alb">
    <w:name w:val="a_lb"/>
    <w:basedOn w:val="Domylnaczcionkaakapitu"/>
    <w:uiPriority w:val="99"/>
    <w:rsid w:val="007E76CF"/>
    <w:rPr>
      <w:rFonts w:cs="Times New Roman"/>
    </w:rPr>
  </w:style>
  <w:style w:type="character" w:customStyle="1" w:styleId="fn-ref">
    <w:name w:val="fn-ref"/>
    <w:basedOn w:val="Domylnaczcionkaakapitu"/>
    <w:uiPriority w:val="99"/>
    <w:rsid w:val="00733FD5"/>
    <w:rPr>
      <w:rFonts w:cs="Times New Roman"/>
    </w:rPr>
  </w:style>
  <w:style w:type="paragraph" w:customStyle="1" w:styleId="text-justify">
    <w:name w:val="text-justify"/>
    <w:basedOn w:val="Normalny"/>
    <w:uiPriority w:val="99"/>
    <w:rsid w:val="00733FD5"/>
    <w:pPr>
      <w:spacing w:before="100" w:beforeAutospacing="1" w:after="100" w:afterAutospacing="1" w:line="240" w:lineRule="auto"/>
      <w:jc w:val="left"/>
    </w:pPr>
    <w:rPr>
      <w:sz w:val="24"/>
      <w:szCs w:val="24"/>
      <w:lang w:eastAsia="pl-PL"/>
    </w:rPr>
  </w:style>
  <w:style w:type="character" w:styleId="Tekstzastpczy">
    <w:name w:val="Placeholder Text"/>
    <w:basedOn w:val="Domylnaczcionkaakapitu"/>
    <w:uiPriority w:val="99"/>
    <w:semiHidden/>
    <w:rsid w:val="00F0220C"/>
    <w:rPr>
      <w:rFonts w:cs="Times New Roman"/>
      <w:color w:val="808080"/>
    </w:rPr>
  </w:style>
  <w:style w:type="paragraph" w:styleId="Nagwekspisutreci">
    <w:name w:val="TOC Heading"/>
    <w:basedOn w:val="Nagwek1"/>
    <w:next w:val="Normalny"/>
    <w:uiPriority w:val="99"/>
    <w:qFormat/>
    <w:rsid w:val="00F0220C"/>
    <w:pPr>
      <w:numPr>
        <w:numId w:val="0"/>
      </w:numPr>
      <w:spacing w:before="480" w:after="0" w:line="276" w:lineRule="auto"/>
      <w:jc w:val="left"/>
      <w:outlineLvl w:val="9"/>
    </w:pPr>
    <w:rPr>
      <w:rFonts w:ascii="Cambria" w:hAnsi="Cambria"/>
      <w:bCs/>
      <w:caps w:val="0"/>
      <w:color w:val="365F91"/>
      <w:kern w:val="0"/>
      <w:sz w:val="28"/>
      <w:szCs w:val="28"/>
      <w:lang w:val="pl-PL" w:eastAsia="pl-PL"/>
    </w:rPr>
  </w:style>
  <w:style w:type="character" w:customStyle="1" w:styleId="AkapitzlistZnak">
    <w:name w:val="Akapit z listą Znak"/>
    <w:aliases w:val="1_literowka Znak,Literowanie Znak,Punktowanie Znak,1) AaA Znak,RR PGE Akapit z listą Znak,1_literowka Znak Znak Znak,Literowanie Znak Znak Znak,RR PGE Akapit z listą Znak Znak Znak,Preambuła Znak,lp1 Znak,List Paragraph1 Znak"/>
    <w:basedOn w:val="Domylnaczcionkaakapitu"/>
    <w:link w:val="Akapitzlist"/>
    <w:uiPriority w:val="34"/>
    <w:qFormat/>
    <w:locked/>
    <w:rsid w:val="00C719F9"/>
    <w:rPr>
      <w:rFonts w:cs="Times New Roman"/>
      <w:sz w:val="20"/>
      <w:szCs w:val="20"/>
      <w:lang w:eastAsia="en-US"/>
    </w:rPr>
  </w:style>
  <w:style w:type="paragraph" w:styleId="Adreszwrotnynakopercie">
    <w:name w:val="envelope return"/>
    <w:basedOn w:val="Normalny"/>
    <w:uiPriority w:val="99"/>
    <w:rsid w:val="00C862DC"/>
    <w:pPr>
      <w:spacing w:line="240" w:lineRule="auto"/>
      <w:jc w:val="left"/>
    </w:pPr>
    <w:rPr>
      <w:rFonts w:cs="Arial"/>
      <w:sz w:val="24"/>
      <w:lang w:eastAsia="pl-PL"/>
    </w:rPr>
  </w:style>
  <w:style w:type="paragraph" w:customStyle="1" w:styleId="ust">
    <w:name w:val="ust"/>
    <w:uiPriority w:val="99"/>
    <w:rsid w:val="00C862DC"/>
    <w:pPr>
      <w:suppressAutoHyphens/>
      <w:spacing w:before="60" w:after="60"/>
      <w:ind w:left="426" w:hanging="284"/>
      <w:jc w:val="both"/>
    </w:pPr>
    <w:rPr>
      <w:sz w:val="24"/>
      <w:szCs w:val="24"/>
      <w:lang w:eastAsia="ar-SA"/>
    </w:rPr>
  </w:style>
  <w:style w:type="paragraph" w:customStyle="1" w:styleId="ARTYKUL">
    <w:name w:val="ARTYKUL"/>
    <w:basedOn w:val="Normalny"/>
    <w:uiPriority w:val="99"/>
    <w:rsid w:val="00C862DC"/>
    <w:pPr>
      <w:spacing w:before="720" w:after="360" w:line="240" w:lineRule="auto"/>
      <w:ind w:left="567" w:right="567"/>
      <w:jc w:val="center"/>
    </w:pPr>
    <w:rPr>
      <w:rFonts w:ascii="Calibri" w:hAnsi="Calibri"/>
      <w:szCs w:val="22"/>
      <w:lang w:eastAsia="pl-PL"/>
    </w:rPr>
  </w:style>
  <w:style w:type="paragraph" w:customStyle="1" w:styleId="ROZDZIAL">
    <w:name w:val="ROZDZIAL"/>
    <w:basedOn w:val="Normalny"/>
    <w:uiPriority w:val="99"/>
    <w:rsid w:val="00C862DC"/>
    <w:pPr>
      <w:spacing w:line="240" w:lineRule="auto"/>
      <w:ind w:left="567" w:right="567"/>
      <w:jc w:val="center"/>
    </w:pPr>
    <w:rPr>
      <w:rFonts w:ascii="Calibri" w:hAnsi="Calibri"/>
      <w:sz w:val="24"/>
      <w:szCs w:val="24"/>
      <w:lang w:eastAsia="pl-PL"/>
    </w:rPr>
  </w:style>
  <w:style w:type="paragraph" w:customStyle="1" w:styleId="Znak">
    <w:name w:val="Znak"/>
    <w:basedOn w:val="Normalny"/>
    <w:uiPriority w:val="99"/>
    <w:rsid w:val="00C862DC"/>
    <w:pPr>
      <w:tabs>
        <w:tab w:val="left" w:pos="709"/>
      </w:tabs>
      <w:spacing w:line="240" w:lineRule="auto"/>
      <w:jc w:val="left"/>
    </w:pPr>
    <w:rPr>
      <w:rFonts w:ascii="Tahoma" w:hAnsi="Tahoma"/>
      <w:sz w:val="24"/>
      <w:szCs w:val="24"/>
      <w:lang w:eastAsia="pl-PL"/>
    </w:rPr>
  </w:style>
  <w:style w:type="paragraph" w:customStyle="1" w:styleId="artykul0">
    <w:name w:val="artykul"/>
    <w:basedOn w:val="Normalny"/>
    <w:uiPriority w:val="99"/>
    <w:rsid w:val="00C862DC"/>
    <w:pPr>
      <w:spacing w:before="720" w:after="360" w:line="240" w:lineRule="auto"/>
      <w:ind w:left="567" w:right="567"/>
      <w:jc w:val="center"/>
    </w:pPr>
    <w:rPr>
      <w:rFonts w:ascii="Calibri" w:hAnsi="Calibri"/>
      <w:szCs w:val="22"/>
      <w:lang w:eastAsia="pl-PL"/>
    </w:rPr>
  </w:style>
  <w:style w:type="paragraph" w:styleId="Nagweknotatki">
    <w:name w:val="Note Heading"/>
    <w:basedOn w:val="Normalny"/>
    <w:next w:val="Normalny"/>
    <w:link w:val="NagweknotatkiZnak"/>
    <w:uiPriority w:val="99"/>
    <w:rsid w:val="00C862DC"/>
    <w:pPr>
      <w:spacing w:line="240" w:lineRule="auto"/>
      <w:jc w:val="left"/>
    </w:pPr>
    <w:rPr>
      <w:sz w:val="24"/>
      <w:szCs w:val="24"/>
      <w:lang w:eastAsia="pl-PL"/>
    </w:rPr>
  </w:style>
  <w:style w:type="character" w:customStyle="1" w:styleId="NagweknotatkiZnak">
    <w:name w:val="Nagłówek notatki Znak"/>
    <w:basedOn w:val="Domylnaczcionkaakapitu"/>
    <w:link w:val="Nagweknotatki"/>
    <w:uiPriority w:val="99"/>
    <w:locked/>
    <w:rsid w:val="00C862DC"/>
    <w:rPr>
      <w:rFonts w:cs="Times New Roman"/>
      <w:sz w:val="24"/>
      <w:szCs w:val="24"/>
    </w:rPr>
  </w:style>
  <w:style w:type="paragraph" w:customStyle="1" w:styleId="ZALACZNIK">
    <w:name w:val="ZALACZNIK"/>
    <w:basedOn w:val="Normalny"/>
    <w:uiPriority w:val="99"/>
    <w:rsid w:val="00C862DC"/>
    <w:pPr>
      <w:spacing w:before="120" w:after="240" w:line="240" w:lineRule="exact"/>
      <w:ind w:left="913" w:right="567"/>
      <w:jc w:val="right"/>
    </w:pPr>
    <w:rPr>
      <w:rFonts w:ascii="Calibri" w:hAnsi="Calibri"/>
      <w:b/>
      <w:sz w:val="20"/>
      <w:lang w:eastAsia="pl-PL"/>
    </w:rPr>
  </w:style>
  <w:style w:type="character" w:customStyle="1" w:styleId="MapadokumentuZnak1">
    <w:name w:val="Mapa dokumentu Znak1"/>
    <w:link w:val="Mapadokumentu"/>
    <w:uiPriority w:val="99"/>
    <w:semiHidden/>
    <w:locked/>
    <w:rsid w:val="00C862DC"/>
    <w:rPr>
      <w:rFonts w:ascii="Tahoma" w:hAnsi="Tahoma"/>
      <w:sz w:val="20"/>
      <w:shd w:val="clear" w:color="auto" w:fill="000080"/>
      <w:lang w:eastAsia="pl-PL"/>
    </w:rPr>
  </w:style>
  <w:style w:type="paragraph" w:customStyle="1" w:styleId="4">
    <w:name w:val="4"/>
    <w:basedOn w:val="Normalny"/>
    <w:next w:val="Mapadokumentu"/>
    <w:uiPriority w:val="99"/>
    <w:rsid w:val="00FA3CD2"/>
    <w:pPr>
      <w:shd w:val="clear" w:color="auto" w:fill="000080"/>
      <w:spacing w:line="240" w:lineRule="auto"/>
      <w:jc w:val="left"/>
    </w:pPr>
    <w:rPr>
      <w:rFonts w:ascii="Tahoma" w:hAnsi="Tahoma"/>
      <w:sz w:val="20"/>
      <w:lang w:eastAsia="pl-PL"/>
    </w:rPr>
  </w:style>
  <w:style w:type="paragraph" w:customStyle="1" w:styleId="Pkt0">
    <w:name w:val="Pkt"/>
    <w:uiPriority w:val="99"/>
    <w:rsid w:val="00C862DC"/>
    <w:pPr>
      <w:spacing w:after="60" w:line="300" w:lineRule="exact"/>
      <w:ind w:left="700" w:hanging="280"/>
      <w:jc w:val="both"/>
    </w:pPr>
    <w:rPr>
      <w:sz w:val="24"/>
      <w:szCs w:val="20"/>
    </w:rPr>
  </w:style>
  <w:style w:type="paragraph" w:customStyle="1" w:styleId="Nagwek1ARIAL">
    <w:name w:val="Nagłówek 1 ARIAL"/>
    <w:basedOn w:val="Nagwek1"/>
    <w:uiPriority w:val="99"/>
    <w:rsid w:val="00C862DC"/>
    <w:pPr>
      <w:keepLines w:val="0"/>
      <w:widowControl w:val="0"/>
      <w:numPr>
        <w:numId w:val="21"/>
      </w:numPr>
      <w:tabs>
        <w:tab w:val="clear" w:pos="360"/>
        <w:tab w:val="num" w:pos="502"/>
        <w:tab w:val="num" w:pos="851"/>
      </w:tabs>
      <w:spacing w:before="0" w:after="0"/>
    </w:pPr>
    <w:rPr>
      <w:rFonts w:ascii="Arial" w:hAnsi="Arial"/>
      <w:caps w:val="0"/>
      <w:kern w:val="0"/>
      <w:sz w:val="32"/>
      <w:szCs w:val="32"/>
      <w:lang w:val="pl-PL" w:eastAsia="pl-PL"/>
    </w:rPr>
  </w:style>
  <w:style w:type="paragraph" w:customStyle="1" w:styleId="BodyText22">
    <w:name w:val="Body Text 22"/>
    <w:basedOn w:val="Normalny"/>
    <w:uiPriority w:val="99"/>
    <w:rsid w:val="00C862DC"/>
    <w:pPr>
      <w:widowControl w:val="0"/>
      <w:spacing w:after="120" w:line="240" w:lineRule="auto"/>
      <w:ind w:left="283"/>
      <w:jc w:val="left"/>
    </w:pPr>
    <w:rPr>
      <w:rFonts w:ascii="Arial" w:hAnsi="Arial"/>
      <w:b/>
      <w:i/>
      <w:sz w:val="24"/>
      <w:lang w:eastAsia="pl-PL"/>
    </w:rPr>
  </w:style>
  <w:style w:type="paragraph" w:customStyle="1" w:styleId="Nagwek2ARIAL">
    <w:name w:val="Nagłówek 2 ARIAL"/>
    <w:basedOn w:val="Nagwek2"/>
    <w:uiPriority w:val="99"/>
    <w:rsid w:val="00C862DC"/>
    <w:pPr>
      <w:keepLines w:val="0"/>
      <w:widowControl w:val="0"/>
      <w:numPr>
        <w:ilvl w:val="0"/>
        <w:numId w:val="0"/>
      </w:numPr>
      <w:spacing w:after="240"/>
      <w:ind w:left="567" w:hanging="567"/>
    </w:pPr>
    <w:rPr>
      <w:rFonts w:ascii="Arial" w:hAnsi="Arial"/>
      <w:smallCaps/>
      <w:spacing w:val="-4"/>
      <w:sz w:val="26"/>
      <w:lang w:val="pl-PL" w:eastAsia="pl-PL"/>
    </w:rPr>
  </w:style>
  <w:style w:type="paragraph" w:customStyle="1" w:styleId="Tekstdymka1">
    <w:name w:val="Tekst dymka1"/>
    <w:basedOn w:val="Normalny"/>
    <w:uiPriority w:val="99"/>
    <w:rsid w:val="00C862DC"/>
    <w:pPr>
      <w:widowControl w:val="0"/>
    </w:pPr>
    <w:rPr>
      <w:rFonts w:ascii="Tahoma" w:hAnsi="Tahoma"/>
      <w:sz w:val="16"/>
      <w:lang w:eastAsia="pl-PL"/>
    </w:rPr>
  </w:style>
  <w:style w:type="paragraph" w:customStyle="1" w:styleId="RENum1">
    <w:name w:val="RE_Num1"/>
    <w:basedOn w:val="Normalny"/>
    <w:uiPriority w:val="99"/>
    <w:rsid w:val="00C862DC"/>
    <w:pPr>
      <w:tabs>
        <w:tab w:val="left" w:pos="360"/>
      </w:tabs>
      <w:spacing w:after="120" w:line="240" w:lineRule="auto"/>
      <w:ind w:left="360" w:hanging="360"/>
    </w:pPr>
    <w:rPr>
      <w:rFonts w:ascii="Arial" w:hAnsi="Arial"/>
      <w:sz w:val="20"/>
      <w:lang w:eastAsia="pl-PL"/>
    </w:rPr>
  </w:style>
  <w:style w:type="paragraph" w:customStyle="1" w:styleId="tabl">
    <w:name w:val="tab_l"/>
    <w:basedOn w:val="Normalny"/>
    <w:uiPriority w:val="99"/>
    <w:rsid w:val="00C862DC"/>
    <w:pPr>
      <w:suppressAutoHyphens/>
      <w:spacing w:before="60" w:after="60" w:line="240" w:lineRule="auto"/>
      <w:jc w:val="left"/>
    </w:pPr>
    <w:rPr>
      <w:rFonts w:ascii="Arial" w:hAnsi="Arial"/>
      <w:spacing w:val="-3"/>
      <w:lang w:eastAsia="pl-PL"/>
    </w:rPr>
  </w:style>
  <w:style w:type="paragraph" w:customStyle="1" w:styleId="Tekstpodstawowy21">
    <w:name w:val="Tekst podstawowy 21"/>
    <w:basedOn w:val="Normalny"/>
    <w:uiPriority w:val="99"/>
    <w:rsid w:val="00C862DC"/>
    <w:pPr>
      <w:widowControl w:val="0"/>
      <w:tabs>
        <w:tab w:val="left" w:pos="0"/>
        <w:tab w:val="left" w:pos="545"/>
        <w:tab w:val="left" w:pos="1144"/>
        <w:tab w:val="left" w:pos="1742"/>
        <w:tab w:val="left" w:pos="2341"/>
        <w:tab w:val="left" w:pos="2940"/>
        <w:tab w:val="left" w:pos="3538"/>
        <w:tab w:val="left" w:pos="4136"/>
        <w:tab w:val="left" w:pos="4735"/>
        <w:tab w:val="left" w:pos="5334"/>
        <w:tab w:val="left" w:pos="5933"/>
        <w:tab w:val="left" w:pos="6532"/>
        <w:tab w:val="left" w:pos="7129"/>
        <w:tab w:val="left" w:pos="7728"/>
        <w:tab w:val="left" w:pos="8327"/>
      </w:tabs>
      <w:spacing w:line="240" w:lineRule="auto"/>
    </w:pPr>
    <w:rPr>
      <w:sz w:val="24"/>
      <w:lang w:eastAsia="pl-PL"/>
    </w:rPr>
  </w:style>
  <w:style w:type="paragraph" w:customStyle="1" w:styleId="ZnakZnak2ZnakZnakZnakZnakZnakZnakZnak">
    <w:name w:val="Znak Znak2 Znak Znak Znak Znak Znak Znak Znak"/>
    <w:basedOn w:val="Normalny"/>
    <w:uiPriority w:val="99"/>
    <w:rsid w:val="00C862DC"/>
    <w:pPr>
      <w:tabs>
        <w:tab w:val="left" w:pos="709"/>
      </w:tabs>
      <w:spacing w:line="240" w:lineRule="auto"/>
      <w:jc w:val="left"/>
    </w:pPr>
    <w:rPr>
      <w:rFonts w:ascii="Tahoma" w:hAnsi="Tahoma"/>
      <w:sz w:val="24"/>
      <w:szCs w:val="24"/>
      <w:lang w:eastAsia="pl-PL"/>
    </w:rPr>
  </w:style>
  <w:style w:type="character" w:customStyle="1" w:styleId="alb-s">
    <w:name w:val="a_lb-s"/>
    <w:uiPriority w:val="99"/>
    <w:rsid w:val="00C862DC"/>
  </w:style>
  <w:style w:type="paragraph" w:styleId="Mapadokumentu">
    <w:name w:val="Document Map"/>
    <w:basedOn w:val="Normalny"/>
    <w:link w:val="MapadokumentuZnak1"/>
    <w:uiPriority w:val="99"/>
    <w:semiHidden/>
    <w:rsid w:val="00C862DC"/>
    <w:pPr>
      <w:spacing w:line="240" w:lineRule="auto"/>
    </w:pPr>
    <w:rPr>
      <w:rFonts w:ascii="Tahoma" w:hAnsi="Tahoma"/>
      <w:sz w:val="20"/>
      <w:lang w:eastAsia="pl-PL"/>
    </w:rPr>
  </w:style>
  <w:style w:type="character" w:customStyle="1" w:styleId="DocumentMapChar1">
    <w:name w:val="Document Map Char1"/>
    <w:basedOn w:val="Domylnaczcionkaakapitu"/>
    <w:uiPriority w:val="99"/>
    <w:semiHidden/>
    <w:rsid w:val="00F43E4A"/>
    <w:rPr>
      <w:sz w:val="0"/>
      <w:szCs w:val="0"/>
      <w:lang w:eastAsia="en-US"/>
    </w:rPr>
  </w:style>
  <w:style w:type="character" w:customStyle="1" w:styleId="MapadokumentuZnak">
    <w:name w:val="Mapa dokumentu Znak"/>
    <w:basedOn w:val="Domylnaczcionkaakapitu"/>
    <w:uiPriority w:val="99"/>
    <w:semiHidden/>
    <w:rsid w:val="00C862DC"/>
    <w:rPr>
      <w:rFonts w:ascii="Tahoma" w:hAnsi="Tahoma" w:cs="Tahoma"/>
      <w:sz w:val="16"/>
      <w:szCs w:val="16"/>
      <w:lang w:eastAsia="en-US"/>
    </w:rPr>
  </w:style>
  <w:style w:type="paragraph" w:customStyle="1" w:styleId="3">
    <w:name w:val="3"/>
    <w:basedOn w:val="Normalny"/>
    <w:next w:val="Mapadokumentu"/>
    <w:uiPriority w:val="99"/>
    <w:rsid w:val="008D42E1"/>
    <w:pPr>
      <w:shd w:val="clear" w:color="auto" w:fill="000080"/>
      <w:spacing w:line="240" w:lineRule="auto"/>
      <w:jc w:val="left"/>
    </w:pPr>
    <w:rPr>
      <w:rFonts w:ascii="Tahoma" w:hAnsi="Tahoma"/>
      <w:sz w:val="20"/>
      <w:lang w:eastAsia="pl-PL"/>
    </w:rPr>
  </w:style>
  <w:style w:type="paragraph" w:customStyle="1" w:styleId="1">
    <w:name w:val="1"/>
    <w:basedOn w:val="Normalny"/>
    <w:next w:val="Mapadokumentu"/>
    <w:uiPriority w:val="99"/>
    <w:rsid w:val="008D42E1"/>
    <w:pPr>
      <w:shd w:val="clear" w:color="auto" w:fill="000080"/>
      <w:spacing w:line="240" w:lineRule="auto"/>
      <w:jc w:val="left"/>
    </w:pPr>
    <w:rPr>
      <w:rFonts w:ascii="Tahoma" w:hAnsi="Tahoma"/>
      <w:sz w:val="20"/>
      <w:lang w:eastAsia="pl-PL"/>
    </w:rPr>
  </w:style>
  <w:style w:type="table" w:customStyle="1" w:styleId="Tabela-Siatka6">
    <w:name w:val="Tabela - Siatka6"/>
    <w:uiPriority w:val="99"/>
    <w:rsid w:val="008D42E1"/>
    <w:pPr>
      <w:ind w:left="357" w:hanging="357"/>
      <w:jc w:val="both"/>
    </w:pPr>
    <w:rPr>
      <w:rFonts w:ascii="Calibri" w:hAnsi="Calibri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ekstpodstawowywcity22">
    <w:name w:val="Tekst podstawowy wcięty 22"/>
    <w:basedOn w:val="Normalny"/>
    <w:uiPriority w:val="99"/>
    <w:rsid w:val="002979CB"/>
    <w:pPr>
      <w:widowControl w:val="0"/>
      <w:spacing w:line="240" w:lineRule="auto"/>
      <w:ind w:firstLine="709"/>
    </w:pPr>
    <w:rPr>
      <w:rFonts w:ascii="Arial" w:hAnsi="Arial"/>
      <w:sz w:val="24"/>
      <w:lang w:eastAsia="pl-PL"/>
    </w:rPr>
  </w:style>
  <w:style w:type="paragraph" w:customStyle="1" w:styleId="Tekstpodstawowy32">
    <w:name w:val="Tekst podstawowy 32"/>
    <w:basedOn w:val="Normalny"/>
    <w:uiPriority w:val="99"/>
    <w:rsid w:val="002979CB"/>
    <w:pPr>
      <w:widowControl w:val="0"/>
      <w:spacing w:line="240" w:lineRule="auto"/>
    </w:pPr>
    <w:rPr>
      <w:sz w:val="20"/>
      <w:lang w:eastAsia="pl-PL"/>
    </w:rPr>
  </w:style>
  <w:style w:type="paragraph" w:customStyle="1" w:styleId="Tekstpodstawowy23">
    <w:name w:val="Tekst podstawowy 23"/>
    <w:basedOn w:val="Normalny"/>
    <w:uiPriority w:val="99"/>
    <w:rsid w:val="002979CB"/>
    <w:pPr>
      <w:widowControl w:val="0"/>
      <w:spacing w:line="240" w:lineRule="auto"/>
      <w:ind w:left="709" w:hanging="709"/>
    </w:pPr>
    <w:rPr>
      <w:rFonts w:ascii="Arial" w:hAnsi="Arial"/>
      <w:sz w:val="24"/>
      <w:lang w:eastAsia="pl-PL"/>
    </w:rPr>
  </w:style>
  <w:style w:type="character" w:customStyle="1" w:styleId="ZnakZnak1">
    <w:name w:val="Znak Znak1"/>
    <w:uiPriority w:val="99"/>
    <w:rsid w:val="002979CB"/>
    <w:rPr>
      <w:rFonts w:ascii="Arial" w:hAnsi="Arial"/>
      <w:b/>
      <w:sz w:val="28"/>
      <w:lang w:val="pl-PL" w:eastAsia="pl-PL"/>
    </w:rPr>
  </w:style>
  <w:style w:type="paragraph" w:customStyle="1" w:styleId="changed">
    <w:name w:val="changed"/>
    <w:basedOn w:val="Normalny"/>
    <w:uiPriority w:val="99"/>
    <w:rsid w:val="002979CB"/>
    <w:pPr>
      <w:spacing w:before="30" w:after="45" w:line="240" w:lineRule="auto"/>
      <w:jc w:val="left"/>
    </w:pPr>
    <w:rPr>
      <w:color w:val="FF0000"/>
      <w:sz w:val="24"/>
      <w:szCs w:val="24"/>
      <w:lang w:eastAsia="pl-PL"/>
    </w:rPr>
  </w:style>
  <w:style w:type="paragraph" w:customStyle="1" w:styleId="Style13">
    <w:name w:val="Style13"/>
    <w:basedOn w:val="Normalny"/>
    <w:uiPriority w:val="99"/>
    <w:rsid w:val="008D6DE9"/>
    <w:pPr>
      <w:widowControl w:val="0"/>
      <w:autoSpaceDE w:val="0"/>
      <w:autoSpaceDN w:val="0"/>
      <w:adjustRightInd w:val="0"/>
      <w:spacing w:line="295" w:lineRule="exact"/>
      <w:ind w:firstLine="598"/>
      <w:jc w:val="left"/>
    </w:pPr>
    <w:rPr>
      <w:rFonts w:ascii="Arial" w:hAnsi="Arial" w:cs="Arial"/>
      <w:sz w:val="24"/>
      <w:szCs w:val="24"/>
      <w:lang w:eastAsia="pl-PL"/>
    </w:rPr>
  </w:style>
  <w:style w:type="character" w:customStyle="1" w:styleId="FontStyle39">
    <w:name w:val="Font Style39"/>
    <w:basedOn w:val="Domylnaczcionkaakapitu"/>
    <w:uiPriority w:val="99"/>
    <w:rsid w:val="008D6DE9"/>
    <w:rPr>
      <w:rFonts w:ascii="Arial" w:hAnsi="Arial" w:cs="Arial"/>
      <w:b/>
      <w:bCs/>
      <w:color w:val="000000"/>
      <w:sz w:val="24"/>
      <w:szCs w:val="24"/>
    </w:rPr>
  </w:style>
  <w:style w:type="character" w:customStyle="1" w:styleId="FontStyle52">
    <w:name w:val="Font Style52"/>
    <w:basedOn w:val="Domylnaczcionkaakapitu"/>
    <w:uiPriority w:val="99"/>
    <w:rsid w:val="008D6DE9"/>
    <w:rPr>
      <w:rFonts w:ascii="Arial" w:hAnsi="Arial" w:cs="Arial"/>
      <w:color w:val="000000"/>
      <w:sz w:val="18"/>
      <w:szCs w:val="18"/>
    </w:rPr>
  </w:style>
  <w:style w:type="character" w:customStyle="1" w:styleId="ListParagraphChar">
    <w:name w:val="List Paragraph Char"/>
    <w:link w:val="Akapitzlist1"/>
    <w:uiPriority w:val="99"/>
    <w:locked/>
    <w:rsid w:val="005D00BB"/>
    <w:rPr>
      <w:rFonts w:ascii="Calibri" w:hAnsi="Calibri"/>
    </w:rPr>
  </w:style>
  <w:style w:type="numbering" w:customStyle="1" w:styleId="Biecalista1">
    <w:name w:val="Bieżąca lista1"/>
    <w:rsid w:val="00F43E4A"/>
    <w:pPr>
      <w:numPr>
        <w:numId w:val="14"/>
      </w:numPr>
    </w:pPr>
  </w:style>
  <w:style w:type="numbering" w:customStyle="1" w:styleId="Styl6">
    <w:name w:val="Styl6"/>
    <w:rsid w:val="00F43E4A"/>
    <w:pPr>
      <w:numPr>
        <w:numId w:val="20"/>
      </w:numPr>
    </w:pPr>
  </w:style>
  <w:style w:type="numbering" w:customStyle="1" w:styleId="Styl2">
    <w:name w:val="Styl2"/>
    <w:rsid w:val="00F43E4A"/>
    <w:pPr>
      <w:numPr>
        <w:numId w:val="12"/>
      </w:numPr>
    </w:pPr>
  </w:style>
  <w:style w:type="character" w:customStyle="1" w:styleId="CharStyle16">
    <w:name w:val="Char Style 16"/>
    <w:basedOn w:val="Domylnaczcionkaakapitu"/>
    <w:link w:val="Style15"/>
    <w:rsid w:val="00F55718"/>
    <w:rPr>
      <w:sz w:val="20"/>
      <w:szCs w:val="20"/>
    </w:rPr>
  </w:style>
  <w:style w:type="paragraph" w:customStyle="1" w:styleId="Style15">
    <w:name w:val="Style 15"/>
    <w:basedOn w:val="Normalny"/>
    <w:link w:val="CharStyle16"/>
    <w:rsid w:val="00F55718"/>
    <w:pPr>
      <w:widowControl w:val="0"/>
      <w:spacing w:after="120" w:line="240" w:lineRule="auto"/>
      <w:jc w:val="left"/>
    </w:pPr>
    <w:rPr>
      <w:sz w:val="20"/>
      <w:lang w:eastAsia="pl-PL"/>
    </w:rPr>
  </w:style>
  <w:style w:type="paragraph" w:customStyle="1" w:styleId="Paragraf">
    <w:name w:val="Paragraf"/>
    <w:basedOn w:val="Nagwek1"/>
    <w:next w:val="Normalny"/>
    <w:link w:val="ParagrafZnak"/>
    <w:qFormat/>
    <w:rsid w:val="007E6834"/>
    <w:pPr>
      <w:numPr>
        <w:numId w:val="77"/>
      </w:numPr>
      <w:spacing w:before="600" w:line="276" w:lineRule="auto"/>
      <w:jc w:val="center"/>
    </w:pPr>
    <w:rPr>
      <w:rFonts w:asciiTheme="minorHAnsi" w:eastAsia="Calibri" w:hAnsiTheme="minorHAnsi"/>
      <w:bCs/>
      <w:caps w:val="0"/>
      <w:color w:val="000000"/>
      <w:kern w:val="0"/>
      <w:szCs w:val="28"/>
      <w:lang w:val="pl-PL"/>
    </w:rPr>
  </w:style>
  <w:style w:type="character" w:customStyle="1" w:styleId="ParagrafZnak">
    <w:name w:val="Paragraf Znak"/>
    <w:basedOn w:val="Domylnaczcionkaakapitu"/>
    <w:link w:val="Paragraf"/>
    <w:rsid w:val="007E6834"/>
    <w:rPr>
      <w:rFonts w:asciiTheme="minorHAnsi" w:eastAsia="Calibri" w:hAnsiTheme="minorHAnsi"/>
      <w:b/>
      <w:bCs/>
      <w:color w:val="000000"/>
      <w:szCs w:val="28"/>
      <w:lang w:eastAsia="en-US"/>
    </w:rPr>
  </w:style>
  <w:style w:type="paragraph" w:customStyle="1" w:styleId="Zaczniki">
    <w:name w:val="Załączniki"/>
    <w:qFormat/>
    <w:rsid w:val="007E6834"/>
    <w:pPr>
      <w:numPr>
        <w:numId w:val="81"/>
      </w:numPr>
      <w:spacing w:after="160" w:line="259" w:lineRule="auto"/>
    </w:pPr>
    <w:rPr>
      <w:rFonts w:ascii="Arial Narrow" w:hAnsi="Arial Narrow"/>
      <w:color w:val="000000" w:themeColor="text1"/>
      <w:kern w:val="24"/>
      <w:sz w:val="24"/>
      <w:szCs w:val="20"/>
      <w:lang w:eastAsia="ar-SA"/>
    </w:rPr>
  </w:style>
  <w:style w:type="paragraph" w:customStyle="1" w:styleId="1poziom">
    <w:name w:val="*1 poziom"/>
    <w:basedOn w:val="Akapitzlist"/>
    <w:qFormat/>
    <w:rsid w:val="00D31688"/>
    <w:pPr>
      <w:numPr>
        <w:numId w:val="89"/>
      </w:numPr>
      <w:tabs>
        <w:tab w:val="num" w:pos="360"/>
      </w:tabs>
      <w:spacing w:before="120" w:after="60" w:line="260" w:lineRule="exact"/>
      <w:ind w:left="708" w:firstLine="0"/>
      <w:contextualSpacing w:val="0"/>
    </w:pPr>
    <w:rPr>
      <w:rFonts w:ascii="Arial" w:hAnsi="Arial" w:cs="Arial"/>
      <w:b/>
      <w:color w:val="1F497D" w:themeColor="text2"/>
      <w:sz w:val="20"/>
      <w:lang w:eastAsia="pl-PL"/>
    </w:rPr>
  </w:style>
  <w:style w:type="paragraph" w:customStyle="1" w:styleId="2poziom">
    <w:name w:val="*2 poziom"/>
    <w:basedOn w:val="Akapitzlist"/>
    <w:qFormat/>
    <w:rsid w:val="00D31688"/>
    <w:pPr>
      <w:numPr>
        <w:ilvl w:val="1"/>
        <w:numId w:val="89"/>
      </w:numPr>
      <w:spacing w:line="260" w:lineRule="exact"/>
    </w:pPr>
    <w:rPr>
      <w:rFonts w:ascii="Arial" w:hAnsi="Arial" w:cs="Arial"/>
      <w:sz w:val="18"/>
      <w:szCs w:val="18"/>
      <w:lang w:eastAsia="pl-PL"/>
    </w:rPr>
  </w:style>
  <w:style w:type="paragraph" w:customStyle="1" w:styleId="5poziom">
    <w:name w:val="*5 poziom"/>
    <w:basedOn w:val="Akapitzlist"/>
    <w:qFormat/>
    <w:rsid w:val="00D31688"/>
    <w:pPr>
      <w:numPr>
        <w:ilvl w:val="4"/>
        <w:numId w:val="89"/>
      </w:numPr>
      <w:spacing w:line="260" w:lineRule="exact"/>
    </w:pPr>
    <w:rPr>
      <w:rFonts w:ascii="Arial" w:hAnsi="Arial" w:cs="Arial"/>
      <w:sz w:val="18"/>
      <w:szCs w:val="18"/>
      <w:lang w:eastAsia="pl-PL"/>
    </w:rPr>
  </w:style>
  <w:style w:type="paragraph" w:customStyle="1" w:styleId="3poziom">
    <w:name w:val="*3 poziom"/>
    <w:basedOn w:val="Akapitzlist"/>
    <w:qFormat/>
    <w:rsid w:val="00D31688"/>
    <w:pPr>
      <w:numPr>
        <w:ilvl w:val="2"/>
        <w:numId w:val="89"/>
      </w:numPr>
      <w:spacing w:line="260" w:lineRule="exact"/>
    </w:pPr>
    <w:rPr>
      <w:rFonts w:ascii="Arial" w:hAnsi="Arial" w:cs="Arial"/>
      <w:sz w:val="18"/>
      <w:szCs w:val="18"/>
      <w:lang w:eastAsia="pl-PL"/>
    </w:rPr>
  </w:style>
  <w:style w:type="paragraph" w:customStyle="1" w:styleId="4poziom">
    <w:name w:val="*4 poziom"/>
    <w:basedOn w:val="3poziom"/>
    <w:qFormat/>
    <w:rsid w:val="00D31688"/>
    <w:pPr>
      <w:numPr>
        <w:ilvl w:val="3"/>
      </w:numPr>
      <w:tabs>
        <w:tab w:val="num" w:pos="360"/>
      </w:tabs>
      <w:ind w:left="1077"/>
    </w:pPr>
  </w:style>
  <w:style w:type="paragraph" w:customStyle="1" w:styleId="IVpoziom">
    <w:name w:val="^IV poziom"/>
    <w:basedOn w:val="Normalny"/>
    <w:link w:val="IVpoziomZnak"/>
    <w:autoRedefine/>
    <w:uiPriority w:val="2"/>
    <w:qFormat/>
    <w:rsid w:val="0008302D"/>
    <w:pPr>
      <w:spacing w:before="240" w:after="240" w:line="260" w:lineRule="exact"/>
      <w:ind w:left="426"/>
      <w:contextualSpacing/>
    </w:pPr>
    <w:rPr>
      <w:rFonts w:asciiTheme="minorHAnsi" w:hAnsiTheme="minorHAnsi" w:cstheme="minorHAnsi"/>
      <w:b/>
      <w:szCs w:val="22"/>
      <w:lang w:eastAsia="pl-PL"/>
    </w:rPr>
  </w:style>
  <w:style w:type="character" w:customStyle="1" w:styleId="IVpoziomZnak">
    <w:name w:val="^IV poziom Znak"/>
    <w:basedOn w:val="Domylnaczcionkaakapitu"/>
    <w:link w:val="IVpoziom"/>
    <w:uiPriority w:val="2"/>
    <w:rsid w:val="0008302D"/>
    <w:rPr>
      <w:rFonts w:asciiTheme="minorHAnsi" w:hAnsiTheme="minorHAnsi" w:cstheme="minorHAnsi"/>
      <w:b/>
    </w:rPr>
  </w:style>
  <w:style w:type="character" w:customStyle="1" w:styleId="LegendaZnak">
    <w:name w:val="Legenda Znak"/>
    <w:basedOn w:val="Domylnaczcionkaakapitu"/>
    <w:link w:val="Legenda"/>
    <w:rsid w:val="0008302D"/>
    <w:rPr>
      <w:b/>
      <w:szCs w:val="20"/>
      <w:lang w:eastAsia="en-US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008A7"/>
    <w:rPr>
      <w:color w:val="605E5C"/>
      <w:shd w:val="clear" w:color="auto" w:fill="E1DFDD"/>
    </w:rPr>
  </w:style>
  <w:style w:type="character" w:customStyle="1" w:styleId="CharStyle9">
    <w:name w:val="Char Style 9"/>
    <w:basedOn w:val="Domylnaczcionkaakapitu"/>
    <w:link w:val="Style8"/>
    <w:rsid w:val="00685FD9"/>
    <w:rPr>
      <w:rFonts w:ascii="Arial" w:eastAsia="Arial" w:hAnsi="Arial" w:cs="Arial"/>
      <w:b/>
      <w:bCs/>
    </w:rPr>
  </w:style>
  <w:style w:type="paragraph" w:customStyle="1" w:styleId="Style8">
    <w:name w:val="Style 8"/>
    <w:basedOn w:val="Normalny"/>
    <w:link w:val="CharStyle9"/>
    <w:rsid w:val="00685FD9"/>
    <w:pPr>
      <w:widowControl w:val="0"/>
      <w:spacing w:after="480" w:line="240" w:lineRule="auto"/>
      <w:jc w:val="left"/>
    </w:pPr>
    <w:rPr>
      <w:rFonts w:ascii="Arial" w:eastAsia="Arial" w:hAnsi="Arial" w:cs="Arial"/>
      <w:b/>
      <w:bCs/>
      <w:szCs w:val="22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172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0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31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3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5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215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215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215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215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216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216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421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6421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6421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6421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64216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64216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64215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964215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64216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964216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964216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9642159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9642161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964215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9642159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9642161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64216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216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42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421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42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421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64216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216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216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42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6421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6421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6421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6421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64217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64218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964216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64217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964216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964216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9642162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9642167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964217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9642170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9642165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99642170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99642173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6421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21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21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21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21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21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21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21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21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21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21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421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6421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6421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6421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64216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6421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64217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964217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64216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964217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964217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964217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964217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9642172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9642177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9642171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9642164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99642171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99642175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9642165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99642166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99642176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99642176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99642179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6421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21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21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421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6421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6421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6421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6421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64216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64216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964217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64217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964216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964217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9642165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9642173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964216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9642179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9642168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9642174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99642179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99642173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6421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21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21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217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217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421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6421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6421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6421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64216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64217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64216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964216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64217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964216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964217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9642166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99642167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64217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42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642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6421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6421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64217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64217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64216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964216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64216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964217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964217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964217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9642162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99642174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99642174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64217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217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21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21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421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6421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6421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6421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64216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64216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6421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964216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64216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964217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964216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964216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964217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9642162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9642180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9642177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9642169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99642175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64217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21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21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217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217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217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217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421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642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6421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6421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64216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64216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64216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964217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64216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964217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964217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964216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9642167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9642178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9642170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9642168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9642166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99642169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99642170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6421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217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21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421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6421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642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6421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6421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64217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64216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96421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64216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964216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96421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964217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9642169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9642165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964217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9642164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9642168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99642172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99642175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6421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217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218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42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6421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6421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6421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6421804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single" w:sz="6" w:space="4" w:color="E5E5E5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5937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08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2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54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3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520and%2520Settings\All%2520Users\Templates\DZP%2520Legal\opracowanie%2520POL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Zał. 1 do SWZ_OPZ_woda amoniakalna_PGE Gryfino_2026-2027_17.03.2026.docx</dmsv2BaseFileName>
    <dmsv2BaseDisplayName xmlns="http://schemas.microsoft.com/sharepoint/v3">Zał. 1 do SWZ_OPZ_woda amoniakalna_PGE Gryfino_2026-2027_17.03.2026</dmsv2BaseDisplayName>
    <dmsv2SWPP2ObjectNumber xmlns="http://schemas.microsoft.com/sharepoint/v3" xsi:nil="true"/>
    <dmsv2SWPP2SumMD5 xmlns="http://schemas.microsoft.com/sharepoint/v3">88d91f33913fe5aa83e30e9cb0596851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710270</dmsv2SWPP2IDSWPP2>
    <dmsv2SWPP2MimeType xmlns="http://schemas.microsoft.com/sharepoint/v3">application/vnd.openxmlformats-officedocument.wordprocessingml.document</dmsv2SWPP2MimeType>
    <dmsv2SWPP2SubObjectName xmlns="http://schemas.microsoft.com/sharepoint/v3">Dokumenty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24640884</dmsv2BaseClientSystemDocumentID>
    <dmsv2BaseModifiedByID xmlns="http://schemas.microsoft.com/sharepoint/v3">10230982</dmsv2BaseModifiedByID>
    <dmsv2BaseCreatedByID xmlns="http://schemas.microsoft.com/sharepoint/v3">10230982</dmsv2BaseCreatedByID>
    <dmsv2SWPP2ObjectDepartment xmlns="http://schemas.microsoft.com/sharepoint/v3">00000001000100000017000n0000</dmsv2SWPP2ObjectDepartment>
    <dmsv2SWPP2ObjectName xmlns="http://schemas.microsoft.com/sharepoint/v3">Wniosek</dmsv2SWPP2ObjectName>
    <_dlc_DocId xmlns="a19cb1c7-c5c7-46d4-85ae-d83685407bba">PR4UJWENCY6Q-1522586882-22293</_dlc_DocId>
    <_dlc_DocIdUrl xmlns="a19cb1c7-c5c7-46d4-85ae-d83685407bba">
      <Url>https://swpp2.dms.gkpge.pl/sites/42/_layouts/15/DocIdRedir.aspx?ID=PR4UJWENCY6Q-1522586882-22293</Url>
      <Description>PR4UJWENCY6Q-1522586882-22293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A6000B0E39166B4EA9478DD9A023A35C" ma:contentTypeVersion="0" ma:contentTypeDescription="SWPP2 Dokument bazowy" ma:contentTypeScope="" ma:versionID="fa548f8e5569779d0af14c1399eed53b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8CED0BF-15C2-486B-91B8-65FA2D2E7F7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A84C7CA-8AE4-4C0E-B9CC-11D30AC73673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1BEF320C-E79F-40DC-8CA6-D0BD7C9120A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19cb1c7-c5c7-46d4-85ae-d83685407bba"/>
  </ds:schemaRefs>
</ds:datastoreItem>
</file>

<file path=customXml/itemProps4.xml><?xml version="1.0" encoding="utf-8"?>
<ds:datastoreItem xmlns:ds="http://schemas.openxmlformats.org/officeDocument/2006/customXml" ds:itemID="{1C9EFC68-2791-43CC-BEA0-1B13335CFB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19cb1c7-c5c7-46d4-85ae-d83685407bb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D3DC27D-70AB-45D9-8196-96B19BEFC56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opracowanie%20POL</Template>
  <TotalTime>2</TotalTime>
  <Pages>3</Pages>
  <Words>1058</Words>
  <Characters>6349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UMOWA</vt:lpstr>
    </vt:vector>
  </TitlesOfParts>
  <Company>GK PGE</Company>
  <LinksUpToDate>false</LinksUpToDate>
  <CharactersWithSpaces>7393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UMOWA</dc:title>
  <dc:subject/>
  <dc:creator>Przemysław Pol</dc:creator>
  <cp:keywords/>
  <dc:description/>
  <cp:lastModifiedBy>Stefańczyk Mateusz [PGE S.A.]</cp:lastModifiedBy>
  <cp:revision>5</cp:revision>
  <cp:lastPrinted>2026-03-17T08:27:00Z</cp:lastPrinted>
  <dcterms:created xsi:type="dcterms:W3CDTF">2026-03-17T08:28:00Z</dcterms:created>
  <dcterms:modified xsi:type="dcterms:W3CDTF">2026-04-02T10:17:00Z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0x0101891000A6000B0E39166B4EA9478DD9A023A35C</vt:lpwstr>
  </property>
  <property fmtid="{D5CDD505-2E9C-101B-9397-08002B2CF9AE}" pid="3" name="_dlc_DocIdItemGuid">
    <vt:lpwstr>e89aafac-ed31-43bd-a6c9-a79b149450b7</vt:lpwstr>
  </property>
  <property fmtid="{D5CDD505-2E9C-101B-9397-08002B2CF9AE}" pid="4" name="MSIP_Label_66b5d990-821a-4d41-b503-280f184b2126_Enabled">
    <vt:lpwstr>true</vt:lpwstr>
  </property>
  <property fmtid="{D5CDD505-2E9C-101B-9397-08002B2CF9AE}" pid="5" name="MSIP_Label_66b5d990-821a-4d41-b503-280f184b2126_SetDate">
    <vt:lpwstr>2026-04-02T10:17:32Z</vt:lpwstr>
  </property>
  <property fmtid="{D5CDD505-2E9C-101B-9397-08002B2CF9AE}" pid="6" name="MSIP_Label_66b5d990-821a-4d41-b503-280f184b2126_Method">
    <vt:lpwstr>Privileged</vt:lpwstr>
  </property>
  <property fmtid="{D5CDD505-2E9C-101B-9397-08002B2CF9AE}" pid="7" name="MSIP_Label_66b5d990-821a-4d41-b503-280f184b2126_Name">
    <vt:lpwstr>ALL-Publiczne</vt:lpwstr>
  </property>
  <property fmtid="{D5CDD505-2E9C-101B-9397-08002B2CF9AE}" pid="8" name="MSIP_Label_66b5d990-821a-4d41-b503-280f184b2126_SiteId">
    <vt:lpwstr>e9895a11-04dc-4848-aa12-7fca9faefb60</vt:lpwstr>
  </property>
  <property fmtid="{D5CDD505-2E9C-101B-9397-08002B2CF9AE}" pid="9" name="MSIP_Label_66b5d990-821a-4d41-b503-280f184b2126_ActionId">
    <vt:lpwstr>0a606656-1891-42c5-8a84-ab9e804ced02</vt:lpwstr>
  </property>
  <property fmtid="{D5CDD505-2E9C-101B-9397-08002B2CF9AE}" pid="10" name="MSIP_Label_66b5d990-821a-4d41-b503-280f184b2126_ContentBits">
    <vt:lpwstr>0</vt:lpwstr>
  </property>
  <property fmtid="{D5CDD505-2E9C-101B-9397-08002B2CF9AE}" pid="11" name="MSIP_Label_66b5d990-821a-4d41-b503-280f184b2126_Tag">
    <vt:lpwstr>10, 0, 1, 1</vt:lpwstr>
  </property>
</Properties>
</file>